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1B00B" w14:textId="667289C4" w:rsidR="00FB4018" w:rsidRPr="00FB4018" w:rsidRDefault="00FB4018" w:rsidP="00FB4018">
      <w:pPr>
        <w:spacing w:line="276" w:lineRule="auto"/>
        <w:ind w:left="-1134" w:right="425"/>
        <w:jc w:val="center"/>
        <w:rPr>
          <w:rFonts w:ascii="Arial" w:hAnsi="Arial" w:cs="Arial"/>
          <w:b/>
          <w:bCs/>
          <w:sz w:val="22"/>
          <w:szCs w:val="22"/>
        </w:rPr>
      </w:pPr>
      <w:r w:rsidRPr="00FB4018">
        <w:rPr>
          <w:rFonts w:ascii="Arial" w:hAnsi="Arial" w:cs="Arial"/>
          <w:b/>
          <w:bCs/>
          <w:sz w:val="22"/>
          <w:szCs w:val="22"/>
        </w:rPr>
        <w:t>ANEXO II</w:t>
      </w:r>
    </w:p>
    <w:p w14:paraId="02487E93" w14:textId="208CA7E5" w:rsidR="00763B09" w:rsidRPr="00FB4018" w:rsidRDefault="00566E48" w:rsidP="00FB4018">
      <w:pPr>
        <w:spacing w:line="276" w:lineRule="auto"/>
        <w:ind w:left="-1134" w:right="425"/>
        <w:jc w:val="center"/>
        <w:rPr>
          <w:rFonts w:ascii="Arial" w:hAnsi="Arial" w:cs="Arial"/>
          <w:b/>
          <w:bCs/>
          <w:sz w:val="22"/>
          <w:szCs w:val="22"/>
        </w:rPr>
      </w:pPr>
      <w:r w:rsidRPr="00FB4018">
        <w:rPr>
          <w:rFonts w:ascii="Arial" w:hAnsi="Arial" w:cs="Arial"/>
          <w:b/>
          <w:bCs/>
          <w:sz w:val="22"/>
          <w:szCs w:val="22"/>
        </w:rPr>
        <w:t>ESTUDO TÉCNICO PRELIMINAR</w:t>
      </w:r>
    </w:p>
    <w:p w14:paraId="0E0DD2F3" w14:textId="230A65E3" w:rsidR="00EF136F" w:rsidRPr="00FB4018" w:rsidRDefault="00566E48" w:rsidP="00FB4018">
      <w:pPr>
        <w:spacing w:line="276" w:lineRule="auto"/>
        <w:ind w:left="-1134" w:right="425"/>
        <w:jc w:val="both"/>
        <w:rPr>
          <w:rFonts w:ascii="Arial" w:hAnsi="Arial" w:cs="Arial"/>
          <w:b/>
          <w:bCs/>
          <w:sz w:val="22"/>
          <w:szCs w:val="22"/>
        </w:rPr>
      </w:pPr>
      <w:r w:rsidRPr="00FB4018">
        <w:rPr>
          <w:rFonts w:ascii="Arial" w:hAnsi="Arial" w:cs="Arial"/>
          <w:b/>
          <w:bCs/>
          <w:sz w:val="22"/>
          <w:szCs w:val="22"/>
        </w:rPr>
        <w:br/>
        <w:t xml:space="preserve">1 </w:t>
      </w:r>
      <w:r w:rsidR="00EF136F" w:rsidRPr="00FB4018">
        <w:rPr>
          <w:rFonts w:ascii="Arial" w:hAnsi="Arial" w:cs="Arial"/>
          <w:b/>
          <w:bCs/>
          <w:sz w:val="22"/>
          <w:szCs w:val="22"/>
        </w:rPr>
        <w:t>–</w:t>
      </w:r>
      <w:r w:rsidRPr="00FB4018">
        <w:rPr>
          <w:rFonts w:ascii="Arial" w:hAnsi="Arial" w:cs="Arial"/>
          <w:b/>
          <w:bCs/>
          <w:sz w:val="22"/>
          <w:szCs w:val="22"/>
        </w:rPr>
        <w:t xml:space="preserve"> </w:t>
      </w:r>
      <w:r w:rsidR="00EF136F" w:rsidRPr="00FB4018">
        <w:rPr>
          <w:rFonts w:ascii="Arial" w:hAnsi="Arial" w:cs="Arial"/>
          <w:b/>
          <w:bCs/>
          <w:sz w:val="22"/>
          <w:szCs w:val="22"/>
        </w:rPr>
        <w:t>OBJETO DA CONTRATAÇÃO</w:t>
      </w:r>
    </w:p>
    <w:p w14:paraId="2A1EC2B6" w14:textId="737B08CE" w:rsidR="00296A3B" w:rsidRPr="00FB4018" w:rsidRDefault="0080203C" w:rsidP="00FB4018">
      <w:pPr>
        <w:spacing w:line="276" w:lineRule="auto"/>
        <w:ind w:left="-1134" w:right="425" w:firstLine="850"/>
        <w:jc w:val="both"/>
        <w:rPr>
          <w:rFonts w:ascii="Arial" w:hAnsi="Arial" w:cs="Arial"/>
          <w:sz w:val="22"/>
          <w:szCs w:val="22"/>
        </w:rPr>
      </w:pPr>
      <w:r w:rsidRPr="00FB4018">
        <w:rPr>
          <w:rFonts w:ascii="Arial" w:hAnsi="Arial" w:cs="Arial"/>
          <w:b/>
          <w:bCs/>
          <w:sz w:val="22"/>
          <w:szCs w:val="22"/>
        </w:rPr>
        <w:tab/>
      </w:r>
      <w:bookmarkStart w:id="0" w:name="_Hlk224887137"/>
      <w:r w:rsidR="00EF320A" w:rsidRPr="00FB4018">
        <w:rPr>
          <w:rFonts w:ascii="Arial" w:hAnsi="Arial" w:cs="Arial"/>
          <w:sz w:val="22"/>
          <w:szCs w:val="22"/>
        </w:rPr>
        <w:t xml:space="preserve">Necessidade de </w:t>
      </w:r>
      <w:bookmarkStart w:id="1" w:name="_Hlk221871325"/>
      <w:r w:rsidR="00EF320A" w:rsidRPr="00FB4018">
        <w:rPr>
          <w:rFonts w:ascii="Arial" w:hAnsi="Arial" w:cs="Arial"/>
          <w:sz w:val="22"/>
          <w:szCs w:val="22"/>
        </w:rPr>
        <w:t>c</w:t>
      </w:r>
      <w:r w:rsidR="003F67FC" w:rsidRPr="00FB4018">
        <w:rPr>
          <w:rFonts w:ascii="Arial" w:hAnsi="Arial" w:cs="Arial"/>
          <w:sz w:val="22"/>
          <w:szCs w:val="22"/>
        </w:rPr>
        <w:t xml:space="preserve">ontratação de Empresa para prestação de serviços de ministração de cursos de artesanatos diversos como biscuit, pintura em tecido, </w:t>
      </w:r>
      <w:proofErr w:type="spellStart"/>
      <w:r w:rsidR="003F67FC" w:rsidRPr="00FB4018">
        <w:rPr>
          <w:rFonts w:ascii="Arial" w:hAnsi="Arial" w:cs="Arial"/>
          <w:sz w:val="22"/>
          <w:szCs w:val="22"/>
        </w:rPr>
        <w:t>decoupage</w:t>
      </w:r>
      <w:proofErr w:type="spellEnd"/>
      <w:r w:rsidR="003F67FC" w:rsidRPr="00FB4018">
        <w:rPr>
          <w:rFonts w:ascii="Arial" w:hAnsi="Arial" w:cs="Arial"/>
          <w:sz w:val="22"/>
          <w:szCs w:val="22"/>
        </w:rPr>
        <w:t>, pintura em giz de cera e patchwork entre outros</w:t>
      </w:r>
      <w:r w:rsidR="00BE3130" w:rsidRPr="00FB4018">
        <w:rPr>
          <w:rFonts w:ascii="Arial" w:hAnsi="Arial" w:cs="Arial"/>
          <w:sz w:val="22"/>
          <w:szCs w:val="22"/>
        </w:rPr>
        <w:t xml:space="preserve"> cursos, a ser ajustada com a área demandante, afim de</w:t>
      </w:r>
      <w:r w:rsidR="003F67FC" w:rsidRPr="00FB4018">
        <w:rPr>
          <w:rFonts w:ascii="Arial" w:hAnsi="Arial" w:cs="Arial"/>
          <w:sz w:val="22"/>
          <w:szCs w:val="22"/>
        </w:rPr>
        <w:t xml:space="preserve"> atender famílias e indivíduos atendidos pelos serviços, programas e projetos da secretaria municipal de assistência social do município de Vera Cruz do Oeste.</w:t>
      </w:r>
      <w:bookmarkEnd w:id="0"/>
      <w:bookmarkEnd w:id="1"/>
    </w:p>
    <w:p w14:paraId="47181654" w14:textId="77777777" w:rsidR="0080203C" w:rsidRPr="00FB4018" w:rsidRDefault="0080203C" w:rsidP="00FB4018">
      <w:pPr>
        <w:spacing w:line="276" w:lineRule="auto"/>
        <w:ind w:left="-1134" w:right="425"/>
        <w:jc w:val="both"/>
        <w:rPr>
          <w:rFonts w:ascii="Arial" w:hAnsi="Arial" w:cs="Arial"/>
          <w:b/>
          <w:bCs/>
          <w:sz w:val="22"/>
          <w:szCs w:val="22"/>
        </w:rPr>
      </w:pPr>
    </w:p>
    <w:p w14:paraId="79209010" w14:textId="77FC00F8" w:rsidR="00296A3B" w:rsidRPr="00FB4018" w:rsidRDefault="00296A3B" w:rsidP="00FB4018">
      <w:pPr>
        <w:spacing w:line="276" w:lineRule="auto"/>
        <w:ind w:left="-1134" w:right="425"/>
        <w:jc w:val="both"/>
        <w:rPr>
          <w:rFonts w:ascii="Arial" w:hAnsi="Arial" w:cs="Arial"/>
          <w:b/>
          <w:bCs/>
          <w:sz w:val="22"/>
          <w:szCs w:val="22"/>
        </w:rPr>
      </w:pPr>
      <w:r w:rsidRPr="00FB4018">
        <w:rPr>
          <w:rFonts w:ascii="Arial" w:hAnsi="Arial" w:cs="Arial"/>
          <w:b/>
          <w:bCs/>
          <w:sz w:val="22"/>
          <w:szCs w:val="22"/>
        </w:rPr>
        <w:t>2 – SECRETARIA REQUISITANTE</w:t>
      </w:r>
    </w:p>
    <w:p w14:paraId="4C93B5D2" w14:textId="5E2447CE" w:rsidR="00296A3B" w:rsidRPr="00FB4018" w:rsidRDefault="008A52C5" w:rsidP="00FB4018">
      <w:pPr>
        <w:spacing w:line="276" w:lineRule="auto"/>
        <w:ind w:left="-1134" w:right="425"/>
        <w:jc w:val="both"/>
        <w:rPr>
          <w:rFonts w:ascii="Arial" w:hAnsi="Arial" w:cs="Arial"/>
          <w:b/>
          <w:bCs/>
          <w:sz w:val="22"/>
          <w:szCs w:val="22"/>
        </w:rPr>
      </w:pPr>
      <w:r w:rsidRPr="00FB4018">
        <w:rPr>
          <w:rFonts w:ascii="Arial" w:hAnsi="Arial" w:cs="Arial"/>
          <w:bCs/>
          <w:color w:val="FF0000"/>
          <w:sz w:val="22"/>
          <w:szCs w:val="22"/>
        </w:rPr>
        <w:tab/>
      </w:r>
      <w:r w:rsidR="00EE02DC" w:rsidRPr="00FB4018">
        <w:rPr>
          <w:rFonts w:ascii="Arial" w:hAnsi="Arial" w:cs="Arial"/>
          <w:bCs/>
          <w:sz w:val="22"/>
          <w:szCs w:val="22"/>
        </w:rPr>
        <w:t>Assistência Social</w:t>
      </w:r>
    </w:p>
    <w:p w14:paraId="59B30A6F" w14:textId="77777777" w:rsidR="00296A3B" w:rsidRPr="00FB4018" w:rsidRDefault="00296A3B" w:rsidP="00FB4018">
      <w:pPr>
        <w:spacing w:line="276" w:lineRule="auto"/>
        <w:ind w:left="-1134" w:right="425"/>
        <w:jc w:val="both"/>
        <w:rPr>
          <w:rFonts w:ascii="Arial" w:hAnsi="Arial" w:cs="Arial"/>
          <w:b/>
          <w:bCs/>
          <w:sz w:val="22"/>
          <w:szCs w:val="22"/>
        </w:rPr>
      </w:pPr>
    </w:p>
    <w:p w14:paraId="44A439A9" w14:textId="18382B4D" w:rsidR="00763B09" w:rsidRPr="00FB4018" w:rsidRDefault="00296A3B" w:rsidP="00FB4018">
      <w:pPr>
        <w:spacing w:line="276" w:lineRule="auto"/>
        <w:ind w:left="-1134" w:right="425"/>
        <w:jc w:val="both"/>
        <w:rPr>
          <w:rFonts w:ascii="Arial" w:hAnsi="Arial" w:cs="Arial"/>
          <w:b/>
          <w:bCs/>
          <w:sz w:val="22"/>
          <w:szCs w:val="22"/>
        </w:rPr>
      </w:pPr>
      <w:r w:rsidRPr="00FB4018">
        <w:rPr>
          <w:rFonts w:ascii="Arial" w:hAnsi="Arial" w:cs="Arial"/>
          <w:b/>
          <w:bCs/>
          <w:sz w:val="22"/>
          <w:szCs w:val="22"/>
        </w:rPr>
        <w:t>3</w:t>
      </w:r>
      <w:r w:rsidR="00EF136F" w:rsidRPr="00FB4018">
        <w:rPr>
          <w:rFonts w:ascii="Arial" w:hAnsi="Arial" w:cs="Arial"/>
          <w:b/>
          <w:bCs/>
          <w:sz w:val="22"/>
          <w:szCs w:val="22"/>
        </w:rPr>
        <w:t xml:space="preserve"> – </w:t>
      </w:r>
      <w:r w:rsidR="00B86098" w:rsidRPr="00FB4018">
        <w:rPr>
          <w:rFonts w:ascii="Arial" w:hAnsi="Arial" w:cs="Arial"/>
          <w:b/>
          <w:bCs/>
          <w:sz w:val="22"/>
          <w:szCs w:val="22"/>
        </w:rPr>
        <w:t>DESCRIÇÃO DA</w:t>
      </w:r>
      <w:r w:rsidR="00566E48" w:rsidRPr="00FB4018">
        <w:rPr>
          <w:rFonts w:ascii="Arial" w:hAnsi="Arial" w:cs="Arial"/>
          <w:b/>
          <w:bCs/>
          <w:sz w:val="22"/>
          <w:szCs w:val="22"/>
        </w:rPr>
        <w:t xml:space="preserve"> NECESSIDADE</w:t>
      </w:r>
    </w:p>
    <w:p w14:paraId="1D52D09D" w14:textId="77777777" w:rsidR="007B2852" w:rsidRPr="00FB4018" w:rsidRDefault="00054815" w:rsidP="00FB4018">
      <w:pPr>
        <w:spacing w:line="276" w:lineRule="auto"/>
        <w:ind w:left="-1134" w:right="425" w:firstLine="850"/>
        <w:jc w:val="both"/>
        <w:rPr>
          <w:rFonts w:ascii="Arial" w:hAnsi="Arial" w:cs="Arial"/>
          <w:sz w:val="22"/>
          <w:szCs w:val="22"/>
        </w:rPr>
      </w:pPr>
      <w:r w:rsidRPr="00FB4018">
        <w:rPr>
          <w:rFonts w:ascii="Arial" w:hAnsi="Arial" w:cs="Arial"/>
          <w:b/>
          <w:bCs/>
          <w:sz w:val="22"/>
          <w:szCs w:val="22"/>
        </w:rPr>
        <w:tab/>
      </w:r>
      <w:bookmarkStart w:id="2" w:name="_Hlk224887263"/>
      <w:r w:rsidR="007B2852" w:rsidRPr="00FB4018">
        <w:rPr>
          <w:rFonts w:ascii="Arial" w:hAnsi="Arial" w:cs="Arial"/>
          <w:sz w:val="22"/>
          <w:szCs w:val="22"/>
        </w:rPr>
        <w:t>A presente contratação visa assegurar a continuidade da oferta da oficina de artesanato, destinada a promover a inclusão social, o desenvolvimento de habilidades manuais e criativas, bem como a geração de renda para os participantes.</w:t>
      </w:r>
    </w:p>
    <w:p w14:paraId="0D19E87C" w14:textId="77777777" w:rsidR="007B2852" w:rsidRPr="00FB4018" w:rsidRDefault="007B2852" w:rsidP="00FB4018">
      <w:pPr>
        <w:spacing w:line="276" w:lineRule="auto"/>
        <w:ind w:left="-1134" w:right="425" w:firstLine="850"/>
        <w:jc w:val="both"/>
        <w:rPr>
          <w:rFonts w:ascii="Arial" w:hAnsi="Arial" w:cs="Arial"/>
          <w:sz w:val="22"/>
          <w:szCs w:val="22"/>
        </w:rPr>
      </w:pPr>
      <w:r w:rsidRPr="00FB4018">
        <w:rPr>
          <w:rFonts w:ascii="Arial" w:hAnsi="Arial" w:cs="Arial"/>
          <w:sz w:val="22"/>
          <w:szCs w:val="22"/>
        </w:rPr>
        <w:t>Após alinhamento com a área demandante, verificou-se que a oficina possui ampla aceitação junto ao público atendido, evidenciada pela participação ativa e pelo interesse recorrente nas atividades ofertadas, o que reforça a relevância e a necessidade de sua manutenção.</w:t>
      </w:r>
    </w:p>
    <w:p w14:paraId="35F8A188" w14:textId="77777777" w:rsidR="007B2852" w:rsidRPr="00FB4018" w:rsidRDefault="007B2852" w:rsidP="00FB4018">
      <w:pPr>
        <w:spacing w:line="276" w:lineRule="auto"/>
        <w:ind w:left="-1134" w:right="425" w:firstLine="850"/>
        <w:jc w:val="both"/>
        <w:rPr>
          <w:rFonts w:ascii="Arial" w:hAnsi="Arial" w:cs="Arial"/>
          <w:sz w:val="22"/>
          <w:szCs w:val="22"/>
        </w:rPr>
      </w:pPr>
      <w:r w:rsidRPr="00FB4018">
        <w:rPr>
          <w:rFonts w:ascii="Arial" w:hAnsi="Arial" w:cs="Arial"/>
          <w:sz w:val="22"/>
          <w:szCs w:val="22"/>
        </w:rPr>
        <w:t>A iniciativa proporciona atividades socioeducativas que contribuem para o fortalecimento de vínculos comunitários, a valorização cultural e a melhoria da qualidade de vida, especialmente de idosos, mulheres em situação de vulnerabilidade e crianças.</w:t>
      </w:r>
    </w:p>
    <w:p w14:paraId="1E59B8FF" w14:textId="77777777" w:rsidR="007B2852" w:rsidRPr="00FB4018" w:rsidRDefault="007B2852" w:rsidP="00FB4018">
      <w:pPr>
        <w:spacing w:line="276" w:lineRule="auto"/>
        <w:ind w:left="-1134" w:right="425" w:firstLine="850"/>
        <w:jc w:val="both"/>
        <w:rPr>
          <w:rFonts w:ascii="Arial" w:hAnsi="Arial" w:cs="Arial"/>
          <w:sz w:val="22"/>
          <w:szCs w:val="22"/>
        </w:rPr>
      </w:pPr>
      <w:r w:rsidRPr="00FB4018">
        <w:rPr>
          <w:rFonts w:ascii="Arial" w:hAnsi="Arial" w:cs="Arial"/>
          <w:sz w:val="22"/>
          <w:szCs w:val="22"/>
        </w:rPr>
        <w:t>A ação está alinhada às políticas públicas de assistência social, cultura e desenvolvimento comunitário, promovendo capacitação, autonomia, inclusão produtiva e estímulo ao empreendedorismo local.</w:t>
      </w:r>
    </w:p>
    <w:bookmarkEnd w:id="2"/>
    <w:p w14:paraId="6498A4B3" w14:textId="6A0B4D34" w:rsidR="00B11FD0" w:rsidRPr="00FB4018" w:rsidRDefault="008F346C" w:rsidP="00FB4018">
      <w:pPr>
        <w:spacing w:line="276" w:lineRule="auto"/>
        <w:ind w:left="-1134" w:right="425"/>
        <w:jc w:val="both"/>
        <w:rPr>
          <w:rFonts w:ascii="Arial" w:hAnsi="Arial" w:cs="Arial"/>
          <w:b/>
          <w:bCs/>
          <w:sz w:val="22"/>
          <w:szCs w:val="22"/>
        </w:rPr>
      </w:pPr>
      <w:r w:rsidRPr="00FB4018">
        <w:rPr>
          <w:rFonts w:ascii="Arial" w:hAnsi="Arial" w:cs="Arial"/>
          <w:sz w:val="22"/>
          <w:szCs w:val="22"/>
        </w:rPr>
        <w:tab/>
      </w:r>
      <w:r w:rsidRPr="00FB4018">
        <w:rPr>
          <w:rFonts w:ascii="Arial" w:hAnsi="Arial" w:cs="Arial"/>
          <w:sz w:val="22"/>
          <w:szCs w:val="22"/>
        </w:rPr>
        <w:tab/>
      </w:r>
      <w:r w:rsidRPr="00FB4018">
        <w:rPr>
          <w:rFonts w:ascii="Arial" w:hAnsi="Arial" w:cs="Arial"/>
          <w:sz w:val="22"/>
          <w:szCs w:val="22"/>
        </w:rPr>
        <w:tab/>
      </w:r>
      <w:r w:rsidRPr="00FB4018">
        <w:rPr>
          <w:rFonts w:ascii="Arial" w:hAnsi="Arial" w:cs="Arial"/>
          <w:sz w:val="22"/>
          <w:szCs w:val="22"/>
        </w:rPr>
        <w:tab/>
      </w:r>
      <w:r w:rsidR="00B11FD0" w:rsidRPr="00FB4018">
        <w:rPr>
          <w:rFonts w:ascii="Arial" w:hAnsi="Arial" w:cs="Arial"/>
          <w:b/>
          <w:bCs/>
          <w:sz w:val="22"/>
          <w:szCs w:val="22"/>
        </w:rPr>
        <w:br/>
      </w:r>
      <w:r w:rsidR="00EF136F" w:rsidRPr="00FB4018">
        <w:rPr>
          <w:rFonts w:ascii="Arial" w:hAnsi="Arial" w:cs="Arial"/>
          <w:b/>
          <w:bCs/>
          <w:sz w:val="22"/>
          <w:szCs w:val="22"/>
        </w:rPr>
        <w:t>4</w:t>
      </w:r>
      <w:r w:rsidR="00566E48" w:rsidRPr="00FB4018">
        <w:rPr>
          <w:rFonts w:ascii="Arial" w:hAnsi="Arial" w:cs="Arial"/>
          <w:b/>
          <w:bCs/>
          <w:sz w:val="22"/>
          <w:szCs w:val="22"/>
        </w:rPr>
        <w:t xml:space="preserve"> –</w:t>
      </w:r>
      <w:r w:rsidR="00EF136F" w:rsidRPr="00FB4018">
        <w:rPr>
          <w:rFonts w:ascii="Arial" w:hAnsi="Arial" w:cs="Arial"/>
          <w:b/>
          <w:bCs/>
          <w:sz w:val="22"/>
          <w:szCs w:val="22"/>
        </w:rPr>
        <w:t xml:space="preserve"> DESCRIÇÃO DOS </w:t>
      </w:r>
      <w:r w:rsidR="00566E48" w:rsidRPr="00FB4018">
        <w:rPr>
          <w:rFonts w:ascii="Arial" w:hAnsi="Arial" w:cs="Arial"/>
          <w:b/>
          <w:bCs/>
          <w:sz w:val="22"/>
          <w:szCs w:val="22"/>
        </w:rPr>
        <w:t>REQUISITOS DA CONTRATAÇÃO</w:t>
      </w:r>
    </w:p>
    <w:p w14:paraId="243DD5E9" w14:textId="699BAD61" w:rsidR="008A1579" w:rsidRPr="00FB4018" w:rsidRDefault="005F17F2" w:rsidP="00FB4018">
      <w:pPr>
        <w:pStyle w:val="PargrafodaLista"/>
        <w:numPr>
          <w:ilvl w:val="0"/>
          <w:numId w:val="3"/>
        </w:numPr>
        <w:spacing w:line="276" w:lineRule="auto"/>
        <w:ind w:right="425"/>
        <w:jc w:val="both"/>
        <w:rPr>
          <w:rFonts w:ascii="Arial" w:hAnsi="Arial" w:cs="Arial"/>
          <w:sz w:val="22"/>
          <w:szCs w:val="22"/>
        </w:rPr>
      </w:pPr>
      <w:r w:rsidRPr="00FB4018">
        <w:rPr>
          <w:rFonts w:ascii="Arial" w:hAnsi="Arial" w:cs="Arial"/>
          <w:sz w:val="22"/>
          <w:szCs w:val="22"/>
        </w:rPr>
        <w:t>Disponibilização de 40 horas de trabalho semanais,</w:t>
      </w:r>
      <w:r w:rsidR="00095033" w:rsidRPr="00FB4018">
        <w:rPr>
          <w:rFonts w:ascii="Arial" w:hAnsi="Arial" w:cs="Arial"/>
          <w:sz w:val="22"/>
          <w:szCs w:val="22"/>
        </w:rPr>
        <w:t xml:space="preserve"> de segunda a sexta, das 08:00 às 17:</w:t>
      </w:r>
      <w:proofErr w:type="gramStart"/>
      <w:r w:rsidR="00095033" w:rsidRPr="00FB4018">
        <w:rPr>
          <w:rFonts w:ascii="Arial" w:hAnsi="Arial" w:cs="Arial"/>
          <w:sz w:val="22"/>
          <w:szCs w:val="22"/>
        </w:rPr>
        <w:t>30,com</w:t>
      </w:r>
      <w:proofErr w:type="gramEnd"/>
      <w:r w:rsidR="00095033" w:rsidRPr="00FB4018">
        <w:rPr>
          <w:rFonts w:ascii="Arial" w:hAnsi="Arial" w:cs="Arial"/>
          <w:sz w:val="22"/>
          <w:szCs w:val="22"/>
        </w:rPr>
        <w:t xml:space="preserve"> horário de almoço a partir do meio-dia até às 13:30</w:t>
      </w:r>
      <w:r w:rsidR="00D639D1" w:rsidRPr="00FB4018">
        <w:rPr>
          <w:rFonts w:ascii="Arial" w:hAnsi="Arial" w:cs="Arial"/>
          <w:sz w:val="22"/>
          <w:szCs w:val="22"/>
        </w:rPr>
        <w:t>;</w:t>
      </w:r>
    </w:p>
    <w:p w14:paraId="5F6A9B85" w14:textId="77777777" w:rsidR="005F17F2" w:rsidRPr="00FB4018" w:rsidRDefault="005F17F2" w:rsidP="00FB4018">
      <w:pPr>
        <w:pStyle w:val="PargrafodaLista"/>
        <w:numPr>
          <w:ilvl w:val="0"/>
          <w:numId w:val="3"/>
        </w:numPr>
        <w:spacing w:line="276" w:lineRule="auto"/>
        <w:ind w:right="425"/>
        <w:jc w:val="both"/>
        <w:rPr>
          <w:rFonts w:ascii="Arial" w:hAnsi="Arial" w:cs="Arial"/>
          <w:sz w:val="22"/>
          <w:szCs w:val="22"/>
        </w:rPr>
      </w:pPr>
      <w:r w:rsidRPr="00FB4018">
        <w:rPr>
          <w:rFonts w:ascii="Arial" w:hAnsi="Arial" w:cs="Arial"/>
          <w:sz w:val="22"/>
          <w:szCs w:val="22"/>
        </w:rPr>
        <w:t>Capacidade de ministrar aulas teóricas e práticas;</w:t>
      </w:r>
    </w:p>
    <w:p w14:paraId="6845F8E7" w14:textId="1F792681" w:rsidR="005F17F2" w:rsidRPr="00FB4018" w:rsidRDefault="005F17F2" w:rsidP="00FB4018">
      <w:pPr>
        <w:pStyle w:val="PargrafodaLista"/>
        <w:numPr>
          <w:ilvl w:val="0"/>
          <w:numId w:val="3"/>
        </w:numPr>
        <w:spacing w:line="276" w:lineRule="auto"/>
        <w:ind w:right="425"/>
        <w:jc w:val="both"/>
        <w:rPr>
          <w:rFonts w:ascii="Arial" w:hAnsi="Arial" w:cs="Arial"/>
          <w:sz w:val="22"/>
          <w:szCs w:val="22"/>
        </w:rPr>
      </w:pPr>
      <w:r w:rsidRPr="00FB4018">
        <w:rPr>
          <w:rFonts w:ascii="Arial" w:hAnsi="Arial" w:cs="Arial"/>
          <w:sz w:val="22"/>
          <w:szCs w:val="22"/>
        </w:rPr>
        <w:t>Aptidão para trabalhar com o público-alvo de idosos e crianças</w:t>
      </w:r>
      <w:r w:rsidR="00D639D1" w:rsidRPr="00FB4018">
        <w:rPr>
          <w:rFonts w:ascii="Arial" w:hAnsi="Arial" w:cs="Arial"/>
          <w:sz w:val="22"/>
          <w:szCs w:val="22"/>
        </w:rPr>
        <w:t>;</w:t>
      </w:r>
    </w:p>
    <w:p w14:paraId="773BC99C" w14:textId="2BAFB211" w:rsidR="006A2E08" w:rsidRPr="00FB4018" w:rsidRDefault="009F573B" w:rsidP="00FB4018">
      <w:pPr>
        <w:pStyle w:val="PargrafodaLista"/>
        <w:spacing w:line="276" w:lineRule="auto"/>
        <w:ind w:left="436" w:right="425"/>
        <w:jc w:val="both"/>
        <w:rPr>
          <w:rFonts w:ascii="Arial" w:hAnsi="Arial" w:cs="Arial"/>
          <w:sz w:val="22"/>
          <w:szCs w:val="22"/>
        </w:rPr>
      </w:pPr>
      <w:r w:rsidRPr="00FB4018">
        <w:rPr>
          <w:rFonts w:ascii="Arial" w:hAnsi="Arial" w:cs="Arial"/>
          <w:sz w:val="22"/>
          <w:szCs w:val="22"/>
        </w:rPr>
        <w:t>Conhecimento em técnicas artesanais compatíveis com o objeto</w:t>
      </w:r>
      <w:r w:rsidR="006A2E08" w:rsidRPr="00FB4018">
        <w:rPr>
          <w:rFonts w:ascii="Arial" w:hAnsi="Arial" w:cs="Arial"/>
          <w:sz w:val="22"/>
          <w:szCs w:val="22"/>
        </w:rPr>
        <w:t xml:space="preserve">, </w:t>
      </w:r>
      <w:r w:rsidR="00C73831" w:rsidRPr="00FB4018">
        <w:rPr>
          <w:rFonts w:ascii="Arial" w:hAnsi="Arial" w:cs="Arial"/>
          <w:sz w:val="22"/>
          <w:szCs w:val="22"/>
        </w:rPr>
        <w:t>sendo</w:t>
      </w:r>
      <w:r w:rsidR="006A2E08" w:rsidRPr="00FB4018">
        <w:rPr>
          <w:rFonts w:ascii="Arial" w:hAnsi="Arial" w:cs="Arial"/>
          <w:sz w:val="22"/>
          <w:szCs w:val="22"/>
        </w:rPr>
        <w:t xml:space="preserve">: </w:t>
      </w:r>
    </w:p>
    <w:p w14:paraId="0254888C" w14:textId="05C6F045" w:rsidR="006A2E08" w:rsidRPr="00FB4018" w:rsidRDefault="006A2E08" w:rsidP="00FB4018">
      <w:pPr>
        <w:pStyle w:val="PargrafodaLista"/>
        <w:numPr>
          <w:ilvl w:val="0"/>
          <w:numId w:val="3"/>
        </w:numPr>
        <w:spacing w:line="276" w:lineRule="auto"/>
        <w:ind w:right="425"/>
        <w:jc w:val="both"/>
        <w:rPr>
          <w:rFonts w:ascii="Arial" w:hAnsi="Arial" w:cs="Arial"/>
          <w:sz w:val="22"/>
          <w:szCs w:val="22"/>
        </w:rPr>
      </w:pPr>
      <w:r w:rsidRPr="00FB4018">
        <w:rPr>
          <w:rFonts w:ascii="Arial" w:hAnsi="Arial" w:cs="Arial"/>
          <w:sz w:val="22"/>
          <w:szCs w:val="22"/>
        </w:rPr>
        <w:t>Biscuit</w:t>
      </w:r>
      <w:r w:rsidR="00D639D1" w:rsidRPr="00FB4018">
        <w:rPr>
          <w:rFonts w:ascii="Arial" w:hAnsi="Arial" w:cs="Arial"/>
          <w:sz w:val="22"/>
          <w:szCs w:val="22"/>
        </w:rPr>
        <w:t>;</w:t>
      </w:r>
    </w:p>
    <w:p w14:paraId="13624801" w14:textId="5C30B540" w:rsidR="006A2E08" w:rsidRPr="00FB4018" w:rsidRDefault="006A2E08" w:rsidP="00FB4018">
      <w:pPr>
        <w:pStyle w:val="PargrafodaLista"/>
        <w:numPr>
          <w:ilvl w:val="0"/>
          <w:numId w:val="3"/>
        </w:numPr>
        <w:spacing w:line="276" w:lineRule="auto"/>
        <w:ind w:right="425"/>
        <w:jc w:val="both"/>
        <w:rPr>
          <w:rFonts w:ascii="Arial" w:hAnsi="Arial" w:cs="Arial"/>
          <w:sz w:val="22"/>
          <w:szCs w:val="22"/>
        </w:rPr>
      </w:pPr>
      <w:r w:rsidRPr="00FB4018">
        <w:rPr>
          <w:rFonts w:ascii="Arial" w:hAnsi="Arial" w:cs="Arial"/>
          <w:sz w:val="22"/>
          <w:szCs w:val="22"/>
        </w:rPr>
        <w:t>pintura em tecido</w:t>
      </w:r>
      <w:r w:rsidR="00D639D1" w:rsidRPr="00FB4018">
        <w:rPr>
          <w:rFonts w:ascii="Arial" w:hAnsi="Arial" w:cs="Arial"/>
          <w:sz w:val="22"/>
          <w:szCs w:val="22"/>
        </w:rPr>
        <w:t>;</w:t>
      </w:r>
    </w:p>
    <w:p w14:paraId="5A59F8FF" w14:textId="27E99363" w:rsidR="006A2E08" w:rsidRPr="00FB4018" w:rsidRDefault="006A2E08" w:rsidP="00FB4018">
      <w:pPr>
        <w:pStyle w:val="PargrafodaLista"/>
        <w:numPr>
          <w:ilvl w:val="0"/>
          <w:numId w:val="3"/>
        </w:numPr>
        <w:spacing w:line="276" w:lineRule="auto"/>
        <w:ind w:right="425"/>
        <w:jc w:val="both"/>
        <w:rPr>
          <w:rFonts w:ascii="Arial" w:hAnsi="Arial" w:cs="Arial"/>
          <w:sz w:val="22"/>
          <w:szCs w:val="22"/>
        </w:rPr>
      </w:pPr>
      <w:proofErr w:type="spellStart"/>
      <w:r w:rsidRPr="00FB4018">
        <w:rPr>
          <w:rFonts w:ascii="Arial" w:hAnsi="Arial" w:cs="Arial"/>
          <w:sz w:val="22"/>
          <w:szCs w:val="22"/>
        </w:rPr>
        <w:t>decoupage</w:t>
      </w:r>
      <w:proofErr w:type="spellEnd"/>
      <w:r w:rsidR="00D639D1" w:rsidRPr="00FB4018">
        <w:rPr>
          <w:rFonts w:ascii="Arial" w:hAnsi="Arial" w:cs="Arial"/>
          <w:sz w:val="22"/>
          <w:szCs w:val="22"/>
        </w:rPr>
        <w:t>;</w:t>
      </w:r>
    </w:p>
    <w:p w14:paraId="43DF1201" w14:textId="2B5D9CB3" w:rsidR="006A2E08" w:rsidRPr="00FB4018" w:rsidRDefault="006A2E08" w:rsidP="00FB4018">
      <w:pPr>
        <w:pStyle w:val="PargrafodaLista"/>
        <w:numPr>
          <w:ilvl w:val="0"/>
          <w:numId w:val="3"/>
        </w:numPr>
        <w:spacing w:line="276" w:lineRule="auto"/>
        <w:ind w:right="425"/>
        <w:jc w:val="both"/>
        <w:rPr>
          <w:rFonts w:ascii="Arial" w:hAnsi="Arial" w:cs="Arial"/>
          <w:sz w:val="22"/>
          <w:szCs w:val="22"/>
        </w:rPr>
      </w:pPr>
      <w:r w:rsidRPr="00FB4018">
        <w:rPr>
          <w:rFonts w:ascii="Arial" w:hAnsi="Arial" w:cs="Arial"/>
          <w:sz w:val="22"/>
          <w:szCs w:val="22"/>
        </w:rPr>
        <w:t>pintura em giz de cera</w:t>
      </w:r>
      <w:r w:rsidR="00D639D1" w:rsidRPr="00FB4018">
        <w:rPr>
          <w:rFonts w:ascii="Arial" w:hAnsi="Arial" w:cs="Arial"/>
          <w:sz w:val="22"/>
          <w:szCs w:val="22"/>
        </w:rPr>
        <w:t>;</w:t>
      </w:r>
    </w:p>
    <w:p w14:paraId="719D732A" w14:textId="41514948" w:rsidR="006A2E08" w:rsidRPr="00FB4018" w:rsidRDefault="006A2E08" w:rsidP="00FB4018">
      <w:pPr>
        <w:pStyle w:val="PargrafodaLista"/>
        <w:numPr>
          <w:ilvl w:val="0"/>
          <w:numId w:val="3"/>
        </w:numPr>
        <w:spacing w:line="276" w:lineRule="auto"/>
        <w:ind w:right="425"/>
        <w:jc w:val="both"/>
        <w:rPr>
          <w:rFonts w:ascii="Arial" w:hAnsi="Arial" w:cs="Arial"/>
          <w:sz w:val="22"/>
          <w:szCs w:val="22"/>
        </w:rPr>
      </w:pPr>
      <w:r w:rsidRPr="00FB4018">
        <w:rPr>
          <w:rFonts w:ascii="Arial" w:hAnsi="Arial" w:cs="Arial"/>
          <w:sz w:val="22"/>
          <w:szCs w:val="22"/>
        </w:rPr>
        <w:t>patchwork</w:t>
      </w:r>
      <w:r w:rsidR="00D639D1" w:rsidRPr="00FB4018">
        <w:rPr>
          <w:rFonts w:ascii="Arial" w:hAnsi="Arial" w:cs="Arial"/>
          <w:sz w:val="22"/>
          <w:szCs w:val="22"/>
        </w:rPr>
        <w:t>;</w:t>
      </w:r>
    </w:p>
    <w:p w14:paraId="60DAF4F4" w14:textId="66752938" w:rsidR="006A2E08" w:rsidRPr="00FB4018" w:rsidRDefault="006A2E08" w:rsidP="00FB4018">
      <w:pPr>
        <w:pStyle w:val="PargrafodaLista"/>
        <w:numPr>
          <w:ilvl w:val="0"/>
          <w:numId w:val="3"/>
        </w:numPr>
        <w:spacing w:line="276" w:lineRule="auto"/>
        <w:ind w:right="425"/>
        <w:jc w:val="both"/>
        <w:rPr>
          <w:rFonts w:ascii="Arial" w:hAnsi="Arial" w:cs="Arial"/>
          <w:sz w:val="22"/>
          <w:szCs w:val="22"/>
        </w:rPr>
      </w:pPr>
      <w:r w:rsidRPr="00FB4018">
        <w:rPr>
          <w:rFonts w:ascii="Arial" w:hAnsi="Arial" w:cs="Arial"/>
          <w:sz w:val="22"/>
          <w:szCs w:val="22"/>
        </w:rPr>
        <w:t>bordad</w:t>
      </w:r>
      <w:r w:rsidR="000D5E63" w:rsidRPr="00FB4018">
        <w:rPr>
          <w:rFonts w:ascii="Arial" w:hAnsi="Arial" w:cs="Arial"/>
          <w:sz w:val="22"/>
          <w:szCs w:val="22"/>
        </w:rPr>
        <w:t xml:space="preserve">o </w:t>
      </w:r>
      <w:r w:rsidRPr="00FB4018">
        <w:rPr>
          <w:rFonts w:ascii="Arial" w:hAnsi="Arial" w:cs="Arial"/>
          <w:sz w:val="22"/>
          <w:szCs w:val="22"/>
        </w:rPr>
        <w:t>de fita</w:t>
      </w:r>
      <w:r w:rsidR="00D639D1" w:rsidRPr="00FB4018">
        <w:rPr>
          <w:rFonts w:ascii="Arial" w:hAnsi="Arial" w:cs="Arial"/>
          <w:sz w:val="22"/>
          <w:szCs w:val="22"/>
        </w:rPr>
        <w:t>;</w:t>
      </w:r>
    </w:p>
    <w:p w14:paraId="4999CBE9" w14:textId="232A3DC3" w:rsidR="000D5E63" w:rsidRPr="00FB4018" w:rsidRDefault="006A2E08" w:rsidP="00FB4018">
      <w:pPr>
        <w:pStyle w:val="PargrafodaLista"/>
        <w:numPr>
          <w:ilvl w:val="0"/>
          <w:numId w:val="3"/>
        </w:numPr>
        <w:spacing w:line="276" w:lineRule="auto"/>
        <w:ind w:right="425"/>
        <w:jc w:val="both"/>
        <w:rPr>
          <w:rFonts w:ascii="Arial" w:hAnsi="Arial" w:cs="Arial"/>
          <w:sz w:val="22"/>
          <w:szCs w:val="22"/>
        </w:rPr>
      </w:pPr>
      <w:r w:rsidRPr="00FB4018">
        <w:rPr>
          <w:rFonts w:ascii="Arial" w:hAnsi="Arial" w:cs="Arial"/>
          <w:sz w:val="22"/>
          <w:szCs w:val="22"/>
        </w:rPr>
        <w:t>bordado de chinelo</w:t>
      </w:r>
      <w:r w:rsidR="00D639D1" w:rsidRPr="00FB4018">
        <w:rPr>
          <w:rFonts w:ascii="Arial" w:hAnsi="Arial" w:cs="Arial"/>
          <w:sz w:val="22"/>
          <w:szCs w:val="22"/>
        </w:rPr>
        <w:t>;</w:t>
      </w:r>
    </w:p>
    <w:p w14:paraId="3E1086D1" w14:textId="26903131" w:rsidR="009F573B" w:rsidRPr="00FB4018" w:rsidRDefault="006A2E08" w:rsidP="00FB4018">
      <w:pPr>
        <w:pStyle w:val="PargrafodaLista"/>
        <w:numPr>
          <w:ilvl w:val="0"/>
          <w:numId w:val="3"/>
        </w:numPr>
        <w:spacing w:line="276" w:lineRule="auto"/>
        <w:ind w:right="425"/>
        <w:jc w:val="both"/>
        <w:rPr>
          <w:rFonts w:ascii="Arial" w:hAnsi="Arial" w:cs="Arial"/>
          <w:sz w:val="22"/>
          <w:szCs w:val="22"/>
        </w:rPr>
      </w:pPr>
      <w:r w:rsidRPr="00FB4018">
        <w:rPr>
          <w:rFonts w:ascii="Arial" w:hAnsi="Arial" w:cs="Arial"/>
          <w:sz w:val="22"/>
          <w:szCs w:val="22"/>
        </w:rPr>
        <w:t>enfeites em feltro,</w:t>
      </w:r>
      <w:r w:rsidR="000D5E63" w:rsidRPr="00FB4018">
        <w:rPr>
          <w:rFonts w:ascii="Arial" w:hAnsi="Arial" w:cs="Arial"/>
          <w:sz w:val="22"/>
          <w:szCs w:val="22"/>
        </w:rPr>
        <w:t xml:space="preserve"> </w:t>
      </w:r>
      <w:r w:rsidRPr="00FB4018">
        <w:rPr>
          <w:rFonts w:ascii="Arial" w:hAnsi="Arial" w:cs="Arial"/>
          <w:sz w:val="22"/>
          <w:szCs w:val="22"/>
        </w:rPr>
        <w:t>guirlandas,</w:t>
      </w:r>
      <w:r w:rsidR="000D5E63" w:rsidRPr="00FB4018">
        <w:rPr>
          <w:rFonts w:ascii="Arial" w:hAnsi="Arial" w:cs="Arial"/>
          <w:sz w:val="22"/>
          <w:szCs w:val="22"/>
        </w:rPr>
        <w:t xml:space="preserve"> </w:t>
      </w:r>
      <w:r w:rsidRPr="00FB4018">
        <w:rPr>
          <w:rFonts w:ascii="Arial" w:hAnsi="Arial" w:cs="Arial"/>
          <w:sz w:val="22"/>
          <w:szCs w:val="22"/>
        </w:rPr>
        <w:t>bonecas</w:t>
      </w:r>
      <w:r w:rsidR="000D5E63" w:rsidRPr="00FB4018">
        <w:rPr>
          <w:rFonts w:ascii="Arial" w:hAnsi="Arial" w:cs="Arial"/>
          <w:sz w:val="22"/>
          <w:szCs w:val="22"/>
        </w:rPr>
        <w:t xml:space="preserve"> entre outros</w:t>
      </w:r>
      <w:r w:rsidR="00D639D1" w:rsidRPr="00FB4018">
        <w:rPr>
          <w:rFonts w:ascii="Arial" w:hAnsi="Arial" w:cs="Arial"/>
          <w:sz w:val="22"/>
          <w:szCs w:val="22"/>
        </w:rPr>
        <w:t>;</w:t>
      </w:r>
    </w:p>
    <w:p w14:paraId="6DB48DBB" w14:textId="04BBE5FE" w:rsidR="000D5E63" w:rsidRPr="00FB4018" w:rsidRDefault="000D5E63" w:rsidP="00FB4018">
      <w:pPr>
        <w:pStyle w:val="PargrafodaLista"/>
        <w:numPr>
          <w:ilvl w:val="0"/>
          <w:numId w:val="3"/>
        </w:numPr>
        <w:spacing w:line="276" w:lineRule="auto"/>
        <w:ind w:right="425"/>
        <w:jc w:val="both"/>
        <w:rPr>
          <w:rFonts w:ascii="Arial" w:hAnsi="Arial" w:cs="Arial"/>
          <w:sz w:val="22"/>
          <w:szCs w:val="22"/>
        </w:rPr>
      </w:pPr>
      <w:r w:rsidRPr="00FB4018">
        <w:rPr>
          <w:rFonts w:ascii="Arial" w:hAnsi="Arial" w:cs="Arial"/>
          <w:sz w:val="22"/>
          <w:szCs w:val="22"/>
        </w:rPr>
        <w:t>crochê</w:t>
      </w:r>
      <w:r w:rsidR="00D639D1" w:rsidRPr="00FB4018">
        <w:rPr>
          <w:rFonts w:ascii="Arial" w:hAnsi="Arial" w:cs="Arial"/>
          <w:sz w:val="22"/>
          <w:szCs w:val="22"/>
        </w:rPr>
        <w:t>;</w:t>
      </w:r>
    </w:p>
    <w:p w14:paraId="51F9D2C0" w14:textId="3772F5CD" w:rsidR="000D5E63" w:rsidRPr="00FB4018" w:rsidRDefault="000D5E63" w:rsidP="00FB4018">
      <w:pPr>
        <w:pStyle w:val="PargrafodaLista"/>
        <w:numPr>
          <w:ilvl w:val="0"/>
          <w:numId w:val="3"/>
        </w:numPr>
        <w:spacing w:line="276" w:lineRule="auto"/>
        <w:ind w:right="425"/>
        <w:jc w:val="both"/>
        <w:rPr>
          <w:rFonts w:ascii="Arial" w:hAnsi="Arial" w:cs="Arial"/>
          <w:sz w:val="22"/>
          <w:szCs w:val="22"/>
        </w:rPr>
      </w:pPr>
      <w:r w:rsidRPr="00FB4018">
        <w:rPr>
          <w:rFonts w:ascii="Arial" w:hAnsi="Arial" w:cs="Arial"/>
          <w:sz w:val="22"/>
          <w:szCs w:val="22"/>
        </w:rPr>
        <w:t>Bolsas em fio de malha e fio náutico</w:t>
      </w:r>
      <w:r w:rsidR="00D639D1" w:rsidRPr="00FB4018">
        <w:rPr>
          <w:rFonts w:ascii="Arial" w:hAnsi="Arial" w:cs="Arial"/>
          <w:sz w:val="22"/>
          <w:szCs w:val="22"/>
        </w:rPr>
        <w:t>;</w:t>
      </w:r>
    </w:p>
    <w:p w14:paraId="10BF3A77" w14:textId="504C799C" w:rsidR="000D5E63" w:rsidRPr="00FB4018" w:rsidRDefault="00883D80" w:rsidP="00FB4018">
      <w:pPr>
        <w:pStyle w:val="PargrafodaLista"/>
        <w:numPr>
          <w:ilvl w:val="0"/>
          <w:numId w:val="3"/>
        </w:numPr>
        <w:spacing w:line="276" w:lineRule="auto"/>
        <w:ind w:right="425"/>
        <w:jc w:val="both"/>
        <w:rPr>
          <w:rFonts w:ascii="Arial" w:hAnsi="Arial" w:cs="Arial"/>
          <w:sz w:val="22"/>
          <w:szCs w:val="22"/>
        </w:rPr>
      </w:pPr>
      <w:r w:rsidRPr="00FB4018">
        <w:rPr>
          <w:rFonts w:ascii="Arial" w:hAnsi="Arial" w:cs="Arial"/>
          <w:sz w:val="22"/>
          <w:szCs w:val="22"/>
        </w:rPr>
        <w:t>Flores em E.V.A</w:t>
      </w:r>
      <w:r w:rsidR="00D639D1" w:rsidRPr="00FB4018">
        <w:rPr>
          <w:rFonts w:ascii="Arial" w:hAnsi="Arial" w:cs="Arial"/>
          <w:sz w:val="22"/>
          <w:szCs w:val="22"/>
        </w:rPr>
        <w:t>;</w:t>
      </w:r>
    </w:p>
    <w:p w14:paraId="4DA240B1" w14:textId="77777777" w:rsidR="00EF320A" w:rsidRPr="00FB4018" w:rsidRDefault="00EF320A" w:rsidP="00FB4018">
      <w:pPr>
        <w:spacing w:line="276" w:lineRule="auto"/>
        <w:ind w:right="425"/>
        <w:jc w:val="both"/>
        <w:rPr>
          <w:rFonts w:ascii="Arial" w:hAnsi="Arial" w:cs="Arial"/>
          <w:sz w:val="22"/>
          <w:szCs w:val="22"/>
        </w:rPr>
      </w:pPr>
    </w:p>
    <w:p w14:paraId="6D17DE05" w14:textId="708711A7" w:rsidR="007B01ED" w:rsidRPr="00FB4018" w:rsidRDefault="00EF320A" w:rsidP="00FB4018">
      <w:pPr>
        <w:spacing w:line="276" w:lineRule="auto"/>
        <w:ind w:left="-1134" w:right="425" w:firstLine="850"/>
        <w:jc w:val="both"/>
        <w:rPr>
          <w:rFonts w:ascii="Arial" w:hAnsi="Arial" w:cs="Arial"/>
          <w:sz w:val="22"/>
          <w:szCs w:val="22"/>
        </w:rPr>
      </w:pPr>
      <w:r w:rsidRPr="00FB4018">
        <w:rPr>
          <w:rFonts w:ascii="Arial" w:hAnsi="Arial" w:cs="Arial"/>
          <w:sz w:val="22"/>
          <w:szCs w:val="22"/>
        </w:rPr>
        <w:lastRenderedPageBreak/>
        <w:t xml:space="preserve">       </w:t>
      </w:r>
      <w:r w:rsidR="007B01ED" w:rsidRPr="00FB4018">
        <w:rPr>
          <w:rFonts w:ascii="Arial" w:hAnsi="Arial" w:cs="Arial"/>
          <w:sz w:val="22"/>
          <w:szCs w:val="22"/>
        </w:rPr>
        <w:t>Os requisitos definidos</w:t>
      </w:r>
      <w:r w:rsidR="007B2852" w:rsidRPr="00FB4018">
        <w:rPr>
          <w:rFonts w:ascii="Arial" w:hAnsi="Arial" w:cs="Arial"/>
          <w:sz w:val="22"/>
          <w:szCs w:val="22"/>
        </w:rPr>
        <w:t xml:space="preserve"> por hora</w:t>
      </w:r>
      <w:r w:rsidR="007B01ED" w:rsidRPr="00FB4018">
        <w:rPr>
          <w:rFonts w:ascii="Arial" w:hAnsi="Arial" w:cs="Arial"/>
          <w:sz w:val="22"/>
          <w:szCs w:val="22"/>
        </w:rPr>
        <w:t xml:space="preserve"> são suficientes para garantir a adequada execução do objeto, sem restringir indevidamente a competitividade</w:t>
      </w:r>
      <w:r w:rsidR="007B2852" w:rsidRPr="00FB4018">
        <w:rPr>
          <w:rFonts w:ascii="Arial" w:hAnsi="Arial" w:cs="Arial"/>
          <w:sz w:val="22"/>
          <w:szCs w:val="22"/>
        </w:rPr>
        <w:t>, podendo surgir ajustes durante a execução do contrato.</w:t>
      </w:r>
    </w:p>
    <w:p w14:paraId="708E5217" w14:textId="6F10E432" w:rsidR="00E94D14" w:rsidRPr="00FB4018" w:rsidRDefault="00E94D14" w:rsidP="00FB4018">
      <w:pPr>
        <w:spacing w:line="276" w:lineRule="auto"/>
        <w:ind w:left="-1134" w:right="425" w:firstLine="850"/>
        <w:jc w:val="both"/>
        <w:rPr>
          <w:rFonts w:ascii="Arial" w:hAnsi="Arial" w:cs="Arial"/>
          <w:sz w:val="22"/>
          <w:szCs w:val="22"/>
        </w:rPr>
      </w:pPr>
    </w:p>
    <w:p w14:paraId="1A0A2F65" w14:textId="70768E8F" w:rsidR="00347224" w:rsidRPr="00FB4018" w:rsidRDefault="00EF136F" w:rsidP="00FB4018">
      <w:pPr>
        <w:spacing w:line="276" w:lineRule="auto"/>
        <w:ind w:left="-1134" w:right="425"/>
        <w:jc w:val="both"/>
        <w:rPr>
          <w:rFonts w:ascii="Arial" w:hAnsi="Arial" w:cs="Arial"/>
          <w:b/>
          <w:bCs/>
          <w:sz w:val="22"/>
          <w:szCs w:val="22"/>
        </w:rPr>
      </w:pPr>
      <w:r w:rsidRPr="00FB4018">
        <w:rPr>
          <w:rFonts w:ascii="Arial" w:hAnsi="Arial" w:cs="Arial"/>
          <w:b/>
          <w:bCs/>
          <w:sz w:val="22"/>
          <w:szCs w:val="22"/>
        </w:rPr>
        <w:t>5</w:t>
      </w:r>
      <w:r w:rsidR="00566E48" w:rsidRPr="00FB4018">
        <w:rPr>
          <w:rFonts w:ascii="Arial" w:hAnsi="Arial" w:cs="Arial"/>
          <w:b/>
          <w:bCs/>
          <w:sz w:val="22"/>
          <w:szCs w:val="22"/>
        </w:rPr>
        <w:t xml:space="preserve"> – LEVANTAMENTO DE MERCADO</w:t>
      </w:r>
    </w:p>
    <w:p w14:paraId="30171659" w14:textId="761BF0E5" w:rsidR="00054815" w:rsidRPr="00FB4018" w:rsidRDefault="00054815" w:rsidP="00FB4018">
      <w:pPr>
        <w:spacing w:line="276" w:lineRule="auto"/>
        <w:ind w:left="-1134" w:right="425" w:firstLine="850"/>
        <w:jc w:val="both"/>
        <w:rPr>
          <w:rFonts w:ascii="Arial" w:hAnsi="Arial" w:cs="Arial"/>
          <w:sz w:val="22"/>
          <w:szCs w:val="22"/>
        </w:rPr>
      </w:pPr>
      <w:r w:rsidRPr="00FB4018">
        <w:rPr>
          <w:rFonts w:ascii="Arial" w:hAnsi="Arial" w:cs="Arial"/>
          <w:sz w:val="22"/>
          <w:szCs w:val="22"/>
        </w:rPr>
        <w:t xml:space="preserve">O levantamento de mercado </w:t>
      </w:r>
      <w:r w:rsidR="00E31EEA" w:rsidRPr="00FB4018">
        <w:rPr>
          <w:rFonts w:ascii="Arial" w:hAnsi="Arial" w:cs="Arial"/>
          <w:sz w:val="22"/>
          <w:szCs w:val="22"/>
        </w:rPr>
        <w:t xml:space="preserve">realizado </w:t>
      </w:r>
      <w:r w:rsidR="00713C94" w:rsidRPr="00FB4018">
        <w:rPr>
          <w:rFonts w:ascii="Arial" w:hAnsi="Arial" w:cs="Arial"/>
          <w:sz w:val="22"/>
          <w:szCs w:val="22"/>
        </w:rPr>
        <w:t>via sites de compra pública</w:t>
      </w:r>
      <w:r w:rsidR="00EB1FA8" w:rsidRPr="00FB4018">
        <w:rPr>
          <w:rFonts w:ascii="Arial" w:hAnsi="Arial" w:cs="Arial"/>
          <w:sz w:val="22"/>
          <w:szCs w:val="22"/>
        </w:rPr>
        <w:t xml:space="preserve"> e no sistema LF</w:t>
      </w:r>
      <w:r w:rsidR="00E31EEA" w:rsidRPr="00FB4018">
        <w:rPr>
          <w:rFonts w:ascii="Arial" w:hAnsi="Arial" w:cs="Arial"/>
          <w:sz w:val="22"/>
          <w:szCs w:val="22"/>
        </w:rPr>
        <w:t xml:space="preserve">, </w:t>
      </w:r>
      <w:r w:rsidRPr="00FB4018">
        <w:rPr>
          <w:rFonts w:ascii="Arial" w:hAnsi="Arial" w:cs="Arial"/>
          <w:sz w:val="22"/>
          <w:szCs w:val="22"/>
        </w:rPr>
        <w:t>indicou a existência de profissionais e empresas aptos à prestação do serviço</w:t>
      </w:r>
      <w:r w:rsidR="00095033" w:rsidRPr="00FB4018">
        <w:rPr>
          <w:rFonts w:ascii="Arial" w:hAnsi="Arial" w:cs="Arial"/>
          <w:sz w:val="22"/>
          <w:szCs w:val="22"/>
        </w:rPr>
        <w:t>.</w:t>
      </w:r>
    </w:p>
    <w:p w14:paraId="54BA3A57" w14:textId="77777777" w:rsidR="00E31EEA" w:rsidRPr="00FB4018" w:rsidRDefault="00054815" w:rsidP="00FB4018">
      <w:pPr>
        <w:spacing w:line="276" w:lineRule="auto"/>
        <w:ind w:left="-1134" w:right="425" w:firstLine="850"/>
        <w:jc w:val="both"/>
        <w:rPr>
          <w:rFonts w:ascii="Arial" w:hAnsi="Arial" w:cs="Arial"/>
          <w:sz w:val="22"/>
          <w:szCs w:val="22"/>
        </w:rPr>
      </w:pPr>
      <w:r w:rsidRPr="00FB4018">
        <w:rPr>
          <w:rFonts w:ascii="Arial" w:hAnsi="Arial" w:cs="Arial"/>
          <w:sz w:val="22"/>
          <w:szCs w:val="22"/>
        </w:rPr>
        <w:t>Foram consideradas as seguintes alternativas:</w:t>
      </w:r>
    </w:p>
    <w:p w14:paraId="4F53BF34" w14:textId="23F1EF5C" w:rsidR="00E31EEA" w:rsidRPr="00FB4018" w:rsidRDefault="00E31EEA" w:rsidP="00FB4018">
      <w:pPr>
        <w:pStyle w:val="PargrafodaLista"/>
        <w:numPr>
          <w:ilvl w:val="0"/>
          <w:numId w:val="2"/>
        </w:numPr>
        <w:spacing w:line="276" w:lineRule="auto"/>
        <w:ind w:right="425"/>
        <w:jc w:val="both"/>
        <w:rPr>
          <w:rFonts w:ascii="Arial" w:hAnsi="Arial" w:cs="Arial"/>
          <w:sz w:val="22"/>
          <w:szCs w:val="22"/>
        </w:rPr>
      </w:pPr>
      <w:r w:rsidRPr="00FB4018">
        <w:rPr>
          <w:rFonts w:ascii="Arial" w:hAnsi="Arial" w:cs="Arial"/>
          <w:sz w:val="22"/>
          <w:szCs w:val="22"/>
        </w:rPr>
        <w:t>C</w:t>
      </w:r>
      <w:r w:rsidR="00054815" w:rsidRPr="00FB4018">
        <w:rPr>
          <w:rFonts w:ascii="Arial" w:hAnsi="Arial" w:cs="Arial"/>
          <w:sz w:val="22"/>
          <w:szCs w:val="22"/>
        </w:rPr>
        <w:t xml:space="preserve">ontratação de empresa especializada </w:t>
      </w:r>
      <w:r w:rsidRPr="00FB4018">
        <w:rPr>
          <w:rFonts w:ascii="Arial" w:hAnsi="Arial" w:cs="Arial"/>
          <w:sz w:val="22"/>
          <w:szCs w:val="22"/>
        </w:rPr>
        <w:t>que disponibilize de profissional, conforme a demanda do município</w:t>
      </w:r>
      <w:r w:rsidR="00054815" w:rsidRPr="00FB4018">
        <w:rPr>
          <w:rFonts w:ascii="Arial" w:hAnsi="Arial" w:cs="Arial"/>
          <w:sz w:val="22"/>
          <w:szCs w:val="22"/>
        </w:rPr>
        <w:t>;</w:t>
      </w:r>
    </w:p>
    <w:p w14:paraId="703A5EF4" w14:textId="2D28F73C" w:rsidR="00054815" w:rsidRPr="00FB4018" w:rsidRDefault="00E31EEA" w:rsidP="00FB4018">
      <w:pPr>
        <w:pStyle w:val="PargrafodaLista"/>
        <w:numPr>
          <w:ilvl w:val="0"/>
          <w:numId w:val="2"/>
        </w:numPr>
        <w:spacing w:line="276" w:lineRule="auto"/>
        <w:ind w:right="425"/>
        <w:jc w:val="both"/>
        <w:rPr>
          <w:rFonts w:ascii="Arial" w:hAnsi="Arial" w:cs="Arial"/>
          <w:sz w:val="22"/>
          <w:szCs w:val="22"/>
        </w:rPr>
      </w:pPr>
      <w:r w:rsidRPr="00FB4018">
        <w:rPr>
          <w:rFonts w:ascii="Arial" w:hAnsi="Arial" w:cs="Arial"/>
          <w:sz w:val="22"/>
          <w:szCs w:val="22"/>
        </w:rPr>
        <w:t>R</w:t>
      </w:r>
      <w:r w:rsidR="00054815" w:rsidRPr="00FB4018">
        <w:rPr>
          <w:rFonts w:ascii="Arial" w:hAnsi="Arial" w:cs="Arial"/>
          <w:sz w:val="22"/>
          <w:szCs w:val="22"/>
        </w:rPr>
        <w:t>ealização do serviço por meio de servidores próprios.</w:t>
      </w:r>
    </w:p>
    <w:p w14:paraId="624E3F71" w14:textId="3CAEE8EE" w:rsidR="00880D97" w:rsidRPr="00FB4018" w:rsidRDefault="00EB1FA8" w:rsidP="00FB4018">
      <w:pPr>
        <w:spacing w:line="276" w:lineRule="auto"/>
        <w:ind w:left="-1134" w:right="425" w:firstLine="850"/>
        <w:jc w:val="both"/>
        <w:rPr>
          <w:rFonts w:ascii="Arial" w:hAnsi="Arial" w:cs="Arial"/>
          <w:sz w:val="22"/>
          <w:szCs w:val="22"/>
        </w:rPr>
      </w:pPr>
      <w:r w:rsidRPr="00FB4018">
        <w:rPr>
          <w:rFonts w:ascii="Arial" w:hAnsi="Arial" w:cs="Arial"/>
          <w:sz w:val="22"/>
          <w:szCs w:val="22"/>
        </w:rPr>
        <w:t>A alternativa b foi descartada, pois</w:t>
      </w:r>
      <w:r w:rsidR="00054815" w:rsidRPr="00FB4018">
        <w:rPr>
          <w:rFonts w:ascii="Arial" w:hAnsi="Arial" w:cs="Arial"/>
          <w:sz w:val="22"/>
          <w:szCs w:val="22"/>
        </w:rPr>
        <w:t xml:space="preserve"> que a Administração não dispõe de servidores efetivos </w:t>
      </w:r>
      <w:r w:rsidR="005F17F2" w:rsidRPr="00FB4018">
        <w:rPr>
          <w:rFonts w:ascii="Arial" w:hAnsi="Arial" w:cs="Arial"/>
          <w:sz w:val="22"/>
          <w:szCs w:val="22"/>
        </w:rPr>
        <w:t>aptos a ministrarem aulas de artesanato</w:t>
      </w:r>
      <w:r w:rsidR="00880D97" w:rsidRPr="00FB4018">
        <w:rPr>
          <w:rFonts w:ascii="Arial" w:hAnsi="Arial" w:cs="Arial"/>
          <w:sz w:val="22"/>
          <w:szCs w:val="22"/>
        </w:rPr>
        <w:t>.</w:t>
      </w:r>
    </w:p>
    <w:p w14:paraId="695FCB9C" w14:textId="044DD58C" w:rsidR="00132CAA" w:rsidRPr="00FB4018" w:rsidRDefault="00880D97" w:rsidP="00FB4018">
      <w:pPr>
        <w:spacing w:line="276" w:lineRule="auto"/>
        <w:ind w:left="-1134" w:right="425" w:firstLine="850"/>
        <w:jc w:val="both"/>
        <w:rPr>
          <w:rFonts w:ascii="Arial" w:hAnsi="Arial" w:cs="Arial"/>
          <w:sz w:val="22"/>
          <w:szCs w:val="22"/>
        </w:rPr>
      </w:pPr>
      <w:r w:rsidRPr="00FB4018">
        <w:rPr>
          <w:rFonts w:ascii="Arial" w:hAnsi="Arial" w:cs="Arial"/>
          <w:sz w:val="22"/>
          <w:szCs w:val="22"/>
        </w:rPr>
        <w:t xml:space="preserve">Portanto, após reunião </w:t>
      </w:r>
      <w:r w:rsidR="00095033" w:rsidRPr="00FB4018">
        <w:rPr>
          <w:rFonts w:ascii="Arial" w:hAnsi="Arial" w:cs="Arial"/>
          <w:sz w:val="22"/>
          <w:szCs w:val="22"/>
        </w:rPr>
        <w:t>com a</w:t>
      </w:r>
      <w:r w:rsidR="007B2852" w:rsidRPr="00FB4018">
        <w:rPr>
          <w:rStyle w:val="Refdecomentrio"/>
          <w:rFonts w:ascii="Arial" w:hAnsi="Arial" w:cs="Arial"/>
          <w:sz w:val="22"/>
          <w:szCs w:val="22"/>
        </w:rPr>
        <w:t xml:space="preserve"> e</w:t>
      </w:r>
      <w:r w:rsidRPr="00FB4018">
        <w:rPr>
          <w:rFonts w:ascii="Arial" w:hAnsi="Arial" w:cs="Arial"/>
          <w:sz w:val="22"/>
          <w:szCs w:val="22"/>
        </w:rPr>
        <w:t>quipe de gestão da secretaria de Assistência Social, decidiu-se pela alternativa “a”, sendo considerada a mais eficiente e econômica.</w:t>
      </w:r>
      <w:r w:rsidR="00132CAA" w:rsidRPr="00FB4018">
        <w:rPr>
          <w:rFonts w:ascii="Arial" w:hAnsi="Arial" w:cs="Arial"/>
          <w:sz w:val="22"/>
          <w:szCs w:val="22"/>
        </w:rPr>
        <w:t xml:space="preserve"> </w:t>
      </w:r>
    </w:p>
    <w:p w14:paraId="62683F64" w14:textId="7BD8A289" w:rsidR="00347224" w:rsidRPr="00FB4018" w:rsidRDefault="00566E48" w:rsidP="00FB4018">
      <w:pPr>
        <w:spacing w:line="276" w:lineRule="auto"/>
        <w:ind w:left="-1134" w:right="425"/>
        <w:jc w:val="both"/>
        <w:rPr>
          <w:rFonts w:ascii="Arial" w:hAnsi="Arial" w:cs="Arial"/>
          <w:b/>
          <w:bCs/>
          <w:sz w:val="22"/>
          <w:szCs w:val="22"/>
        </w:rPr>
      </w:pPr>
      <w:r w:rsidRPr="00FB4018">
        <w:rPr>
          <w:rFonts w:ascii="Arial" w:hAnsi="Arial" w:cs="Arial"/>
          <w:sz w:val="22"/>
          <w:szCs w:val="22"/>
        </w:rPr>
        <w:br/>
      </w:r>
      <w:r w:rsidR="00950094" w:rsidRPr="00FB4018">
        <w:rPr>
          <w:rFonts w:ascii="Arial" w:hAnsi="Arial" w:cs="Arial"/>
          <w:b/>
          <w:bCs/>
          <w:sz w:val="22"/>
          <w:szCs w:val="22"/>
        </w:rPr>
        <w:t>6</w:t>
      </w:r>
      <w:r w:rsidRPr="00FB4018">
        <w:rPr>
          <w:rFonts w:ascii="Arial" w:hAnsi="Arial" w:cs="Arial"/>
          <w:b/>
          <w:bCs/>
          <w:sz w:val="22"/>
          <w:szCs w:val="22"/>
        </w:rPr>
        <w:t xml:space="preserve"> </w:t>
      </w:r>
      <w:r w:rsidR="00347224" w:rsidRPr="00FB4018">
        <w:rPr>
          <w:rFonts w:ascii="Arial" w:hAnsi="Arial" w:cs="Arial"/>
          <w:b/>
          <w:bCs/>
          <w:sz w:val="22"/>
          <w:szCs w:val="22"/>
        </w:rPr>
        <w:t>–</w:t>
      </w:r>
      <w:r w:rsidRPr="00FB4018">
        <w:rPr>
          <w:rFonts w:ascii="Arial" w:hAnsi="Arial" w:cs="Arial"/>
          <w:b/>
          <w:bCs/>
          <w:sz w:val="22"/>
          <w:szCs w:val="22"/>
        </w:rPr>
        <w:t xml:space="preserve"> DESCRIÇÃO</w:t>
      </w:r>
      <w:r w:rsidR="00347224" w:rsidRPr="00FB4018">
        <w:rPr>
          <w:rFonts w:ascii="Arial" w:hAnsi="Arial" w:cs="Arial"/>
          <w:b/>
          <w:bCs/>
          <w:sz w:val="22"/>
          <w:szCs w:val="22"/>
        </w:rPr>
        <w:t xml:space="preserve"> </w:t>
      </w:r>
      <w:r w:rsidRPr="00FB4018">
        <w:rPr>
          <w:rFonts w:ascii="Arial" w:hAnsi="Arial" w:cs="Arial"/>
          <w:b/>
          <w:bCs/>
          <w:sz w:val="22"/>
          <w:szCs w:val="22"/>
        </w:rPr>
        <w:t>DA SOLUÇÃO COMO UM TODO</w:t>
      </w:r>
    </w:p>
    <w:p w14:paraId="4E3534AD" w14:textId="199945ED" w:rsidR="00623FBB" w:rsidRPr="00FB4018" w:rsidRDefault="00E31EEA" w:rsidP="00FB4018">
      <w:pPr>
        <w:spacing w:line="276" w:lineRule="auto"/>
        <w:ind w:left="-1134"/>
        <w:jc w:val="both"/>
        <w:rPr>
          <w:rFonts w:ascii="Arial" w:hAnsi="Arial" w:cs="Arial"/>
          <w:sz w:val="22"/>
          <w:szCs w:val="22"/>
        </w:rPr>
      </w:pPr>
      <w:r w:rsidRPr="00FB4018">
        <w:rPr>
          <w:rFonts w:ascii="Arial" w:hAnsi="Arial" w:cs="Arial"/>
          <w:b/>
          <w:bCs/>
          <w:sz w:val="22"/>
          <w:szCs w:val="22"/>
        </w:rPr>
        <w:tab/>
      </w:r>
      <w:r w:rsidRPr="00FB4018">
        <w:rPr>
          <w:rFonts w:ascii="Arial" w:hAnsi="Arial" w:cs="Arial"/>
          <w:b/>
          <w:bCs/>
          <w:sz w:val="22"/>
          <w:szCs w:val="22"/>
        </w:rPr>
        <w:tab/>
      </w:r>
      <w:r w:rsidRPr="00FB4018">
        <w:rPr>
          <w:rFonts w:ascii="Arial" w:hAnsi="Arial" w:cs="Arial"/>
          <w:b/>
          <w:bCs/>
          <w:sz w:val="22"/>
          <w:szCs w:val="22"/>
        </w:rPr>
        <w:tab/>
      </w:r>
      <w:r w:rsidRPr="00FB4018">
        <w:rPr>
          <w:rFonts w:ascii="Arial" w:hAnsi="Arial" w:cs="Arial"/>
          <w:b/>
          <w:bCs/>
          <w:sz w:val="22"/>
          <w:szCs w:val="22"/>
        </w:rPr>
        <w:tab/>
        <w:t xml:space="preserve">      </w:t>
      </w:r>
      <w:bookmarkStart w:id="3" w:name="_Hlk206073022"/>
      <w:r w:rsidR="00623FBB" w:rsidRPr="00FB4018">
        <w:rPr>
          <w:rFonts w:ascii="Arial" w:hAnsi="Arial" w:cs="Arial"/>
          <w:sz w:val="22"/>
          <w:szCs w:val="22"/>
        </w:rPr>
        <w:t xml:space="preserve">A solução escolhida é a </w:t>
      </w:r>
      <w:r w:rsidR="00EF320A" w:rsidRPr="00FB4018">
        <w:rPr>
          <w:rFonts w:ascii="Arial" w:hAnsi="Arial" w:cs="Arial"/>
          <w:sz w:val="22"/>
          <w:szCs w:val="22"/>
        </w:rPr>
        <w:t xml:space="preserve">contratação de empresa para prestação de serviços de ministração de cursos de artesanatos diversos como biscuit, pintura em tecido, </w:t>
      </w:r>
      <w:proofErr w:type="spellStart"/>
      <w:r w:rsidR="00EF320A" w:rsidRPr="00FB4018">
        <w:rPr>
          <w:rFonts w:ascii="Arial" w:hAnsi="Arial" w:cs="Arial"/>
          <w:sz w:val="22"/>
          <w:szCs w:val="22"/>
        </w:rPr>
        <w:t>decoupage</w:t>
      </w:r>
      <w:proofErr w:type="spellEnd"/>
      <w:r w:rsidR="00EF320A" w:rsidRPr="00FB4018">
        <w:rPr>
          <w:rFonts w:ascii="Arial" w:hAnsi="Arial" w:cs="Arial"/>
          <w:sz w:val="22"/>
          <w:szCs w:val="22"/>
        </w:rPr>
        <w:t>, pintura em giz de cera e patchwork entre outros para atender famílias e indivíduos atendidos pelos serviços, programas e projetos da secretaria municipal de assistência social do município de Vera Cruz do Oeste.</w:t>
      </w:r>
    </w:p>
    <w:p w14:paraId="360A0541" w14:textId="4222120C" w:rsidR="00623FBB" w:rsidRPr="00FB4018" w:rsidRDefault="00623FBB" w:rsidP="00FB4018">
      <w:pPr>
        <w:spacing w:line="276" w:lineRule="auto"/>
        <w:ind w:left="-1134" w:firstLine="709"/>
        <w:jc w:val="both"/>
        <w:rPr>
          <w:rFonts w:ascii="Arial" w:hAnsi="Arial" w:cs="Arial"/>
          <w:sz w:val="22"/>
          <w:szCs w:val="22"/>
        </w:rPr>
      </w:pPr>
      <w:r w:rsidRPr="00FB4018">
        <w:rPr>
          <w:rFonts w:ascii="Arial" w:hAnsi="Arial" w:cs="Arial"/>
          <w:sz w:val="22"/>
          <w:szCs w:val="22"/>
        </w:rPr>
        <w:t xml:space="preserve">A contratação do objeto ora pretendido será na modalidade de </w:t>
      </w:r>
      <w:r w:rsidR="00095033" w:rsidRPr="00FB4018">
        <w:rPr>
          <w:rFonts w:ascii="Arial" w:hAnsi="Arial" w:cs="Arial"/>
          <w:b/>
          <w:bCs/>
          <w:sz w:val="22"/>
          <w:szCs w:val="22"/>
        </w:rPr>
        <w:t>Dispensa</w:t>
      </w:r>
      <w:r w:rsidRPr="00FB4018">
        <w:rPr>
          <w:rFonts w:ascii="Arial" w:hAnsi="Arial" w:cs="Arial"/>
          <w:b/>
          <w:bCs/>
          <w:sz w:val="22"/>
          <w:szCs w:val="22"/>
        </w:rPr>
        <w:t xml:space="preserve"> Eletrônic</w:t>
      </w:r>
      <w:r w:rsidR="00095033" w:rsidRPr="00FB4018">
        <w:rPr>
          <w:rFonts w:ascii="Arial" w:hAnsi="Arial" w:cs="Arial"/>
          <w:b/>
          <w:bCs/>
          <w:sz w:val="22"/>
          <w:szCs w:val="22"/>
        </w:rPr>
        <w:t>a</w:t>
      </w:r>
      <w:r w:rsidRPr="00FB4018">
        <w:rPr>
          <w:rFonts w:ascii="Arial" w:hAnsi="Arial" w:cs="Arial"/>
          <w:sz w:val="22"/>
          <w:szCs w:val="22"/>
        </w:rPr>
        <w:t xml:space="preserve">, tipo </w:t>
      </w:r>
      <w:r w:rsidRPr="00FB4018">
        <w:rPr>
          <w:rFonts w:ascii="Arial" w:hAnsi="Arial" w:cs="Arial"/>
          <w:b/>
          <w:bCs/>
          <w:sz w:val="22"/>
          <w:szCs w:val="22"/>
        </w:rPr>
        <w:t>menor preço por item</w:t>
      </w:r>
      <w:r w:rsidRPr="00FB4018">
        <w:rPr>
          <w:rFonts w:ascii="Arial" w:hAnsi="Arial" w:cs="Arial"/>
          <w:sz w:val="22"/>
          <w:szCs w:val="22"/>
        </w:rPr>
        <w:t>,</w:t>
      </w:r>
      <w:r w:rsidR="009C70CC" w:rsidRPr="00FB4018">
        <w:rPr>
          <w:rFonts w:ascii="Arial" w:hAnsi="Arial" w:cs="Arial"/>
          <w:sz w:val="22"/>
          <w:szCs w:val="22"/>
        </w:rPr>
        <w:t xml:space="preserve"> </w:t>
      </w:r>
      <w:r w:rsidRPr="00FB4018">
        <w:rPr>
          <w:rFonts w:ascii="Arial" w:hAnsi="Arial" w:cs="Arial"/>
          <w:sz w:val="22"/>
          <w:szCs w:val="22"/>
        </w:rPr>
        <w:t xml:space="preserve">com o modo de </w:t>
      </w:r>
      <w:r w:rsidRPr="00FB4018">
        <w:rPr>
          <w:rFonts w:ascii="Arial" w:hAnsi="Arial" w:cs="Arial"/>
          <w:b/>
          <w:bCs/>
          <w:sz w:val="22"/>
          <w:szCs w:val="22"/>
        </w:rPr>
        <w:t>disputa aberto</w:t>
      </w:r>
      <w:r w:rsidRPr="00FB4018">
        <w:rPr>
          <w:rFonts w:ascii="Arial" w:hAnsi="Arial" w:cs="Arial"/>
          <w:sz w:val="22"/>
          <w:szCs w:val="22"/>
        </w:rPr>
        <w:t xml:space="preserve">, de forma a garantir maior competitividade entre os licitantes, considerando o que segue: </w:t>
      </w:r>
    </w:p>
    <w:p w14:paraId="39786AED" w14:textId="77777777" w:rsidR="00623FBB" w:rsidRPr="00FB4018" w:rsidRDefault="00623FBB" w:rsidP="00FB4018">
      <w:pPr>
        <w:spacing w:line="276" w:lineRule="auto"/>
        <w:ind w:left="-1134" w:firstLine="709"/>
        <w:jc w:val="both"/>
        <w:rPr>
          <w:rFonts w:ascii="Arial" w:hAnsi="Arial" w:cs="Arial"/>
          <w:sz w:val="22"/>
          <w:szCs w:val="22"/>
        </w:rPr>
      </w:pPr>
      <w:r w:rsidRPr="00FB4018">
        <w:rPr>
          <w:rFonts w:ascii="Arial" w:hAnsi="Arial" w:cs="Arial"/>
          <w:sz w:val="22"/>
          <w:szCs w:val="22"/>
        </w:rPr>
        <w:t>O modo aberto permite que os licitantes realizem lances públicos e sucessivos, em tempo real, favorecendo uma disputa franca entre as empresas participantes. Essa dinâmica estimula a concorrência, permitindo que as propostas iniciais sejam melhoradas gradativamente, o que é especialmente vantajoso em objetos como o fornecimento de equipamentos e materiais permanentes, nos quais o preço tem elevado impacto orçamentário e pode variar significativamente em função da margem de lucro de cada fornecedor.</w:t>
      </w:r>
    </w:p>
    <w:p w14:paraId="5BAAD78B" w14:textId="77777777" w:rsidR="00623FBB" w:rsidRPr="00FB4018" w:rsidRDefault="00623FBB" w:rsidP="00FB4018">
      <w:pPr>
        <w:spacing w:line="276" w:lineRule="auto"/>
        <w:ind w:left="-1134" w:firstLine="709"/>
        <w:jc w:val="both"/>
        <w:rPr>
          <w:rFonts w:ascii="Arial" w:hAnsi="Arial" w:cs="Arial"/>
          <w:sz w:val="22"/>
          <w:szCs w:val="22"/>
        </w:rPr>
      </w:pPr>
      <w:r w:rsidRPr="00FB4018">
        <w:rPr>
          <w:rFonts w:ascii="Arial" w:hAnsi="Arial" w:cs="Arial"/>
          <w:sz w:val="22"/>
          <w:szCs w:val="22"/>
        </w:rPr>
        <w:t>Outra vantagem do modo de disputa aberto é a possibilidade de economia real aos cofres públicos, já que a concorrência direta e a visualização dos lances favorecem a obtenção de preços mais baixos do que aqueles apresentados nas propostas iniciais.</w:t>
      </w:r>
    </w:p>
    <w:p w14:paraId="441BDA58" w14:textId="77777777" w:rsidR="00623FBB" w:rsidRPr="00FB4018" w:rsidRDefault="00623FBB" w:rsidP="00FB4018">
      <w:pPr>
        <w:spacing w:line="276" w:lineRule="auto"/>
        <w:ind w:left="-1134" w:firstLine="709"/>
        <w:jc w:val="both"/>
        <w:rPr>
          <w:rFonts w:ascii="Arial" w:hAnsi="Arial" w:cs="Arial"/>
          <w:sz w:val="22"/>
          <w:szCs w:val="22"/>
        </w:rPr>
      </w:pPr>
      <w:r w:rsidRPr="00FB4018">
        <w:rPr>
          <w:rFonts w:ascii="Arial" w:hAnsi="Arial" w:cs="Arial"/>
          <w:sz w:val="22"/>
          <w:szCs w:val="22"/>
        </w:rPr>
        <w:t>Importante destacar que o fornecimento desses itens não demanda análise técnica aprofundada sobre características complexas do produto — trata-se de bens com especificação padronizada, permitindo que o diferencial competitivo recaia essencialmente sobre o preço, o que reforça a adequação do modo aberto.</w:t>
      </w:r>
    </w:p>
    <w:bookmarkEnd w:id="3"/>
    <w:p w14:paraId="11EBDD39" w14:textId="77777777" w:rsidR="005F17F2" w:rsidRPr="00FB4018" w:rsidRDefault="005F17F2" w:rsidP="00FB4018">
      <w:pPr>
        <w:spacing w:line="276" w:lineRule="auto"/>
        <w:ind w:right="425"/>
        <w:jc w:val="both"/>
        <w:rPr>
          <w:rFonts w:ascii="Arial" w:hAnsi="Arial" w:cs="Arial"/>
          <w:b/>
          <w:bCs/>
          <w:sz w:val="22"/>
          <w:szCs w:val="22"/>
        </w:rPr>
      </w:pPr>
    </w:p>
    <w:p w14:paraId="269E57D1" w14:textId="2D5B353E" w:rsidR="00347224" w:rsidRPr="00FB4018" w:rsidRDefault="00950094" w:rsidP="00FB4018">
      <w:pPr>
        <w:spacing w:line="276" w:lineRule="auto"/>
        <w:ind w:left="-1134" w:right="425"/>
        <w:jc w:val="both"/>
        <w:rPr>
          <w:rFonts w:ascii="Arial" w:hAnsi="Arial" w:cs="Arial"/>
          <w:b/>
          <w:bCs/>
          <w:sz w:val="22"/>
          <w:szCs w:val="22"/>
        </w:rPr>
      </w:pPr>
      <w:r w:rsidRPr="00FB4018">
        <w:rPr>
          <w:rFonts w:ascii="Arial" w:hAnsi="Arial" w:cs="Arial"/>
          <w:b/>
          <w:bCs/>
          <w:sz w:val="22"/>
          <w:szCs w:val="22"/>
        </w:rPr>
        <w:t>7</w:t>
      </w:r>
      <w:r w:rsidR="00566E48" w:rsidRPr="00FB4018">
        <w:rPr>
          <w:rFonts w:ascii="Arial" w:hAnsi="Arial" w:cs="Arial"/>
          <w:b/>
          <w:bCs/>
          <w:sz w:val="22"/>
          <w:szCs w:val="22"/>
        </w:rPr>
        <w:t xml:space="preserve"> – ESTIMATIVA DAS QUANTIDADES</w:t>
      </w:r>
    </w:p>
    <w:p w14:paraId="0EF4B9A7" w14:textId="13E1B002" w:rsidR="00386616" w:rsidRPr="00FB4018" w:rsidRDefault="00386616" w:rsidP="00FB4018">
      <w:pPr>
        <w:spacing w:line="276" w:lineRule="auto"/>
        <w:ind w:left="-1134" w:firstLine="709"/>
        <w:jc w:val="both"/>
        <w:rPr>
          <w:rFonts w:ascii="Arial" w:hAnsi="Arial" w:cs="Arial"/>
          <w:sz w:val="22"/>
          <w:szCs w:val="22"/>
        </w:rPr>
      </w:pPr>
      <w:r w:rsidRPr="00FB4018">
        <w:rPr>
          <w:rFonts w:ascii="Arial" w:hAnsi="Arial" w:cs="Arial"/>
          <w:sz w:val="22"/>
          <w:szCs w:val="22"/>
        </w:rPr>
        <w:t>A seguir apresenta-se, os dados estimados do número de idosos e crianças que serão atendidos pelo serviço pelo período de 12 (doze) meses a partir da homologação do contrato. A estimativa do número abaixo foi definida pela secretaria de Assistência Social em conjunto com a equipe técnica do Serviço de Convivência e Fortalecimento de Vínculos.</w:t>
      </w:r>
    </w:p>
    <w:p w14:paraId="6790CC54" w14:textId="77777777" w:rsidR="003F3FBB" w:rsidRPr="00FB4018" w:rsidRDefault="003F3FBB" w:rsidP="00FB401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425A438" w14:textId="542A015C" w:rsidR="00386616" w:rsidRPr="00FB4018" w:rsidRDefault="00386616" w:rsidP="00FB4018">
      <w:pPr>
        <w:pStyle w:val="PargrafodaLista"/>
        <w:spacing w:line="276" w:lineRule="auto"/>
        <w:ind w:left="720"/>
        <w:jc w:val="both"/>
        <w:rPr>
          <w:rFonts w:ascii="Arial" w:hAnsi="Arial" w:cs="Arial"/>
          <w:b/>
          <w:bCs/>
          <w:sz w:val="22"/>
          <w:szCs w:val="22"/>
        </w:rPr>
      </w:pPr>
      <w:r w:rsidRPr="00FB4018">
        <w:rPr>
          <w:rFonts w:ascii="Arial" w:hAnsi="Arial" w:cs="Arial"/>
          <w:b/>
          <w:bCs/>
          <w:sz w:val="22"/>
          <w:szCs w:val="22"/>
        </w:rPr>
        <w:t>Tabela 1</w:t>
      </w:r>
    </w:p>
    <w:tbl>
      <w:tblPr>
        <w:tblW w:w="10207" w:type="dxa"/>
        <w:tblInd w:w="-120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8"/>
        <w:gridCol w:w="5529"/>
      </w:tblGrid>
      <w:tr w:rsidR="00386616" w:rsidRPr="00FB4018" w14:paraId="775ED4D9" w14:textId="77777777">
        <w:trPr>
          <w:trHeight w:val="300"/>
        </w:trPr>
        <w:tc>
          <w:tcPr>
            <w:tcW w:w="467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319AFDE" w14:textId="77777777" w:rsidR="00386616" w:rsidRPr="00FB4018" w:rsidRDefault="00386616" w:rsidP="00FB4018">
            <w:pPr>
              <w:spacing w:line="276" w:lineRule="auto"/>
              <w:ind w:left="68" w:hanging="68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B4018">
              <w:rPr>
                <w:rFonts w:ascii="Arial" w:hAnsi="Arial" w:cs="Arial"/>
                <w:sz w:val="22"/>
                <w:szCs w:val="22"/>
              </w:rPr>
              <w:lastRenderedPageBreak/>
              <w:tab/>
            </w:r>
            <w:r w:rsidRPr="00FB4018">
              <w:rPr>
                <w:rFonts w:ascii="Arial" w:hAnsi="Arial" w:cs="Arial"/>
                <w:b/>
                <w:bCs/>
                <w:sz w:val="22"/>
                <w:szCs w:val="22"/>
              </w:rPr>
              <w:t>Quantidade estimada de idosos</w:t>
            </w:r>
          </w:p>
        </w:tc>
        <w:tc>
          <w:tcPr>
            <w:tcW w:w="55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B7CA1F9" w14:textId="77777777" w:rsidR="00386616" w:rsidRPr="00FB4018" w:rsidRDefault="00386616" w:rsidP="00FB401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B4018">
              <w:rPr>
                <w:rFonts w:ascii="Arial" w:hAnsi="Arial" w:cs="Arial"/>
                <w:b/>
                <w:bCs/>
                <w:sz w:val="22"/>
                <w:szCs w:val="22"/>
              </w:rPr>
              <w:t>Secretaria</w:t>
            </w:r>
          </w:p>
        </w:tc>
      </w:tr>
      <w:tr w:rsidR="00386616" w:rsidRPr="00FB4018" w14:paraId="54E5A520" w14:textId="77777777">
        <w:trPr>
          <w:trHeight w:val="30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0C1891BB" w14:textId="77777777" w:rsidR="00386616" w:rsidRPr="00FB4018" w:rsidRDefault="00386616" w:rsidP="00FB4018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B4018">
              <w:rPr>
                <w:rFonts w:ascii="Arial" w:hAnsi="Arial" w:cs="Arial"/>
                <w:color w:val="000000"/>
                <w:sz w:val="22"/>
                <w:szCs w:val="22"/>
              </w:rPr>
              <w:t>100 idosos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259B6104" w14:textId="77777777" w:rsidR="00386616" w:rsidRPr="00FB4018" w:rsidRDefault="00386616" w:rsidP="00FB4018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B4018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                Assistência Social</w:t>
            </w:r>
          </w:p>
        </w:tc>
      </w:tr>
    </w:tbl>
    <w:p w14:paraId="08FCB231" w14:textId="77777777" w:rsidR="00386616" w:rsidRPr="00FB4018" w:rsidRDefault="00386616" w:rsidP="00FB4018">
      <w:pPr>
        <w:pStyle w:val="PargrafodaLista"/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12343EC7" w14:textId="3D309D1A" w:rsidR="00386616" w:rsidRPr="00FB4018" w:rsidRDefault="00386616" w:rsidP="00FB4018">
      <w:pPr>
        <w:pStyle w:val="PargrafodaLista"/>
        <w:spacing w:line="276" w:lineRule="auto"/>
        <w:ind w:left="720"/>
        <w:jc w:val="both"/>
        <w:rPr>
          <w:rFonts w:ascii="Arial" w:hAnsi="Arial" w:cs="Arial"/>
          <w:b/>
          <w:bCs/>
          <w:sz w:val="22"/>
          <w:szCs w:val="22"/>
        </w:rPr>
      </w:pPr>
      <w:r w:rsidRPr="00FB4018">
        <w:rPr>
          <w:rFonts w:ascii="Arial" w:hAnsi="Arial" w:cs="Arial"/>
          <w:b/>
          <w:bCs/>
          <w:sz w:val="22"/>
          <w:szCs w:val="22"/>
        </w:rPr>
        <w:t>Tabela 2</w:t>
      </w:r>
    </w:p>
    <w:tbl>
      <w:tblPr>
        <w:tblW w:w="10207" w:type="dxa"/>
        <w:tblInd w:w="-120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8"/>
        <w:gridCol w:w="5529"/>
      </w:tblGrid>
      <w:tr w:rsidR="00386616" w:rsidRPr="00FB4018" w14:paraId="48563907" w14:textId="77777777">
        <w:trPr>
          <w:trHeight w:val="300"/>
        </w:trPr>
        <w:tc>
          <w:tcPr>
            <w:tcW w:w="467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6108762" w14:textId="676944E1" w:rsidR="00386616" w:rsidRPr="00FB4018" w:rsidRDefault="00386616" w:rsidP="00FB4018">
            <w:pPr>
              <w:spacing w:line="276" w:lineRule="auto"/>
              <w:ind w:left="68" w:hanging="68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B4018">
              <w:rPr>
                <w:rFonts w:ascii="Arial" w:hAnsi="Arial" w:cs="Arial"/>
                <w:sz w:val="22"/>
                <w:szCs w:val="22"/>
              </w:rPr>
              <w:tab/>
            </w:r>
            <w:r w:rsidRPr="00FB4018">
              <w:rPr>
                <w:rFonts w:ascii="Arial" w:hAnsi="Arial" w:cs="Arial"/>
                <w:b/>
                <w:bCs/>
                <w:sz w:val="22"/>
                <w:szCs w:val="22"/>
              </w:rPr>
              <w:t>Quantidade estimada de crianças</w:t>
            </w:r>
          </w:p>
        </w:tc>
        <w:tc>
          <w:tcPr>
            <w:tcW w:w="55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32688AE" w14:textId="77777777" w:rsidR="00386616" w:rsidRPr="00FB4018" w:rsidRDefault="00386616" w:rsidP="00FB401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B4018">
              <w:rPr>
                <w:rFonts w:ascii="Arial" w:hAnsi="Arial" w:cs="Arial"/>
                <w:b/>
                <w:bCs/>
                <w:sz w:val="22"/>
                <w:szCs w:val="22"/>
              </w:rPr>
              <w:t>Secretaria</w:t>
            </w:r>
          </w:p>
        </w:tc>
      </w:tr>
      <w:tr w:rsidR="00386616" w:rsidRPr="00FB4018" w14:paraId="1688E106" w14:textId="77777777">
        <w:trPr>
          <w:trHeight w:val="30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2ED695C4" w14:textId="25C7DB1C" w:rsidR="00386616" w:rsidRPr="00FB4018" w:rsidRDefault="00386616" w:rsidP="00FB4018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B4018">
              <w:rPr>
                <w:rFonts w:ascii="Arial" w:hAnsi="Arial" w:cs="Arial"/>
                <w:color w:val="000000"/>
                <w:sz w:val="22"/>
                <w:szCs w:val="22"/>
              </w:rPr>
              <w:t>100</w:t>
            </w:r>
            <w:r w:rsidR="00BE6B60" w:rsidRPr="00FB4018">
              <w:rPr>
                <w:rFonts w:ascii="Arial" w:hAnsi="Arial" w:cs="Arial"/>
                <w:color w:val="000000"/>
                <w:sz w:val="22"/>
                <w:szCs w:val="22"/>
              </w:rPr>
              <w:t xml:space="preserve"> crianças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793C39F8" w14:textId="77777777" w:rsidR="00386616" w:rsidRPr="00FB4018" w:rsidRDefault="00386616" w:rsidP="00FB4018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B4018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                Assistência Social</w:t>
            </w:r>
          </w:p>
        </w:tc>
      </w:tr>
    </w:tbl>
    <w:p w14:paraId="67A3E837" w14:textId="77777777" w:rsidR="00386616" w:rsidRPr="00FB4018" w:rsidRDefault="00386616" w:rsidP="00FB401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AB54A98" w14:textId="33FC6D78" w:rsidR="005F17F2" w:rsidRPr="00FB4018" w:rsidRDefault="005F17F2" w:rsidP="00FB4018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FB4018">
        <w:rPr>
          <w:rFonts w:ascii="Arial" w:hAnsi="Arial" w:cs="Arial"/>
          <w:sz w:val="22"/>
          <w:szCs w:val="22"/>
        </w:rPr>
        <w:t xml:space="preserve">          </w:t>
      </w:r>
      <w:r w:rsidRPr="00FB4018">
        <w:rPr>
          <w:rFonts w:ascii="Arial" w:hAnsi="Arial" w:cs="Arial"/>
          <w:b/>
          <w:bCs/>
          <w:sz w:val="22"/>
          <w:szCs w:val="22"/>
        </w:rPr>
        <w:t>Tabela 3</w:t>
      </w:r>
    </w:p>
    <w:tbl>
      <w:tblPr>
        <w:tblW w:w="10207" w:type="dxa"/>
        <w:tblInd w:w="-120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8"/>
        <w:gridCol w:w="5529"/>
      </w:tblGrid>
      <w:tr w:rsidR="005F17F2" w:rsidRPr="00FB4018" w14:paraId="2CC31D87" w14:textId="77777777" w:rsidTr="00005F8F">
        <w:trPr>
          <w:trHeight w:val="300"/>
        </w:trPr>
        <w:tc>
          <w:tcPr>
            <w:tcW w:w="467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1759BF7" w14:textId="13C96EE3" w:rsidR="005F17F2" w:rsidRPr="00FB4018" w:rsidRDefault="005F17F2" w:rsidP="00FB4018">
            <w:pPr>
              <w:spacing w:line="276" w:lineRule="auto"/>
              <w:ind w:left="68" w:hanging="68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B4018">
              <w:rPr>
                <w:rFonts w:ascii="Arial" w:hAnsi="Arial" w:cs="Arial"/>
                <w:sz w:val="22"/>
                <w:szCs w:val="22"/>
              </w:rPr>
              <w:tab/>
            </w:r>
            <w:r w:rsidRPr="00FB4018">
              <w:rPr>
                <w:rFonts w:ascii="Arial" w:hAnsi="Arial" w:cs="Arial"/>
                <w:b/>
                <w:bCs/>
                <w:sz w:val="22"/>
                <w:szCs w:val="22"/>
              </w:rPr>
              <w:t>Quantidade estimada de mulheres</w:t>
            </w:r>
          </w:p>
        </w:tc>
        <w:tc>
          <w:tcPr>
            <w:tcW w:w="55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7ED1173" w14:textId="77777777" w:rsidR="005F17F2" w:rsidRPr="00FB4018" w:rsidRDefault="005F17F2" w:rsidP="00FB401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B4018">
              <w:rPr>
                <w:rFonts w:ascii="Arial" w:hAnsi="Arial" w:cs="Arial"/>
                <w:b/>
                <w:bCs/>
                <w:sz w:val="22"/>
                <w:szCs w:val="22"/>
              </w:rPr>
              <w:t>Secretaria</w:t>
            </w:r>
          </w:p>
        </w:tc>
      </w:tr>
      <w:tr w:rsidR="005F17F2" w:rsidRPr="00FB4018" w14:paraId="31B3E451" w14:textId="77777777" w:rsidTr="00005F8F">
        <w:trPr>
          <w:trHeight w:val="30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54509916" w14:textId="6D0802B5" w:rsidR="005F17F2" w:rsidRPr="00FB4018" w:rsidRDefault="005F17F2" w:rsidP="00FB4018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B4018">
              <w:rPr>
                <w:rFonts w:ascii="Arial" w:hAnsi="Arial" w:cs="Arial"/>
                <w:color w:val="000000"/>
                <w:sz w:val="22"/>
                <w:szCs w:val="22"/>
              </w:rPr>
              <w:t>50 mulheres em vulnerabilidade social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330DC10D" w14:textId="77777777" w:rsidR="005F17F2" w:rsidRPr="00FB4018" w:rsidRDefault="005F17F2" w:rsidP="00FB4018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B4018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                Assistência Social</w:t>
            </w:r>
          </w:p>
        </w:tc>
      </w:tr>
    </w:tbl>
    <w:p w14:paraId="7C5A5B83" w14:textId="77777777" w:rsidR="005F17F2" w:rsidRPr="00FB4018" w:rsidRDefault="005F17F2" w:rsidP="00FB401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7D5CB72" w14:textId="4C8453D0" w:rsidR="00054815" w:rsidRPr="00FB4018" w:rsidRDefault="00054815" w:rsidP="00FB4018">
      <w:pPr>
        <w:spacing w:line="276" w:lineRule="auto"/>
        <w:ind w:left="720" w:right="425"/>
        <w:jc w:val="both"/>
        <w:rPr>
          <w:rFonts w:ascii="Arial" w:hAnsi="Arial" w:cs="Arial"/>
          <w:color w:val="EE0000"/>
          <w:sz w:val="22"/>
          <w:szCs w:val="22"/>
        </w:rPr>
      </w:pPr>
    </w:p>
    <w:p w14:paraId="3FEABB84" w14:textId="48D2CD2F" w:rsidR="00054815" w:rsidRPr="00FB4018" w:rsidRDefault="00054815" w:rsidP="00FB4018">
      <w:pPr>
        <w:spacing w:line="276" w:lineRule="auto"/>
        <w:ind w:left="-1134" w:right="425"/>
        <w:jc w:val="both"/>
        <w:rPr>
          <w:rFonts w:ascii="Arial" w:hAnsi="Arial" w:cs="Arial"/>
          <w:sz w:val="22"/>
          <w:szCs w:val="22"/>
        </w:rPr>
      </w:pPr>
      <w:r w:rsidRPr="00FB4018">
        <w:rPr>
          <w:rFonts w:ascii="Arial" w:hAnsi="Arial" w:cs="Arial"/>
          <w:sz w:val="22"/>
          <w:szCs w:val="22"/>
        </w:rPr>
        <w:t>As quantidades foram definidas com base na demanda atual</w:t>
      </w:r>
      <w:r w:rsidR="00880D97" w:rsidRPr="00FB4018">
        <w:rPr>
          <w:rFonts w:ascii="Arial" w:hAnsi="Arial" w:cs="Arial"/>
          <w:sz w:val="22"/>
          <w:szCs w:val="22"/>
        </w:rPr>
        <w:t xml:space="preserve"> e da previsão para o ano de 2026</w:t>
      </w:r>
      <w:r w:rsidRPr="00FB4018">
        <w:rPr>
          <w:rFonts w:ascii="Arial" w:hAnsi="Arial" w:cs="Arial"/>
          <w:sz w:val="22"/>
          <w:szCs w:val="22"/>
        </w:rPr>
        <w:t xml:space="preserve"> dos serviços socioassistenciais.</w:t>
      </w:r>
    </w:p>
    <w:p w14:paraId="52828810" w14:textId="38A5F92F" w:rsidR="00347224" w:rsidRPr="00FB4018" w:rsidRDefault="00566E48" w:rsidP="00FB4018">
      <w:pPr>
        <w:spacing w:line="276" w:lineRule="auto"/>
        <w:ind w:left="-1134" w:right="425"/>
        <w:jc w:val="both"/>
        <w:rPr>
          <w:rFonts w:ascii="Arial" w:hAnsi="Arial" w:cs="Arial"/>
          <w:b/>
          <w:bCs/>
          <w:sz w:val="22"/>
          <w:szCs w:val="22"/>
        </w:rPr>
      </w:pPr>
      <w:r w:rsidRPr="00FB4018">
        <w:rPr>
          <w:rFonts w:ascii="Arial" w:hAnsi="Arial" w:cs="Arial"/>
          <w:sz w:val="22"/>
          <w:szCs w:val="22"/>
        </w:rPr>
        <w:br/>
      </w:r>
      <w:r w:rsidR="00950094" w:rsidRPr="00FB4018">
        <w:rPr>
          <w:rFonts w:ascii="Arial" w:hAnsi="Arial" w:cs="Arial"/>
          <w:b/>
          <w:bCs/>
          <w:sz w:val="22"/>
          <w:szCs w:val="22"/>
        </w:rPr>
        <w:t>8</w:t>
      </w:r>
      <w:r w:rsidRPr="00FB4018">
        <w:rPr>
          <w:rFonts w:ascii="Arial" w:hAnsi="Arial" w:cs="Arial"/>
          <w:b/>
          <w:bCs/>
          <w:sz w:val="22"/>
          <w:szCs w:val="22"/>
        </w:rPr>
        <w:t xml:space="preserve"> – ESTIMATIVA DO </w:t>
      </w:r>
      <w:r w:rsidR="00950094" w:rsidRPr="00FB4018">
        <w:rPr>
          <w:rFonts w:ascii="Arial" w:hAnsi="Arial" w:cs="Arial"/>
          <w:b/>
          <w:bCs/>
          <w:sz w:val="22"/>
          <w:szCs w:val="22"/>
        </w:rPr>
        <w:t>VALOR</w:t>
      </w:r>
      <w:r w:rsidRPr="00FB4018">
        <w:rPr>
          <w:rFonts w:ascii="Arial" w:hAnsi="Arial" w:cs="Arial"/>
          <w:b/>
          <w:bCs/>
          <w:sz w:val="22"/>
          <w:szCs w:val="22"/>
        </w:rPr>
        <w:t xml:space="preserve"> DA CONTRATAÇÃO</w:t>
      </w:r>
    </w:p>
    <w:p w14:paraId="4AFBA9C3" w14:textId="0EC91FE5" w:rsidR="00386616" w:rsidRPr="00FB4018" w:rsidRDefault="00495CBA" w:rsidP="00FB4018">
      <w:pPr>
        <w:spacing w:line="276" w:lineRule="auto"/>
        <w:ind w:left="-1134" w:right="425"/>
        <w:jc w:val="both"/>
        <w:rPr>
          <w:rFonts w:ascii="Arial" w:hAnsi="Arial" w:cs="Arial"/>
          <w:sz w:val="22"/>
          <w:szCs w:val="22"/>
        </w:rPr>
      </w:pPr>
      <w:r w:rsidRPr="00FB4018">
        <w:rPr>
          <w:rFonts w:ascii="Arial" w:hAnsi="Arial" w:cs="Arial"/>
          <w:b/>
          <w:bCs/>
          <w:sz w:val="22"/>
          <w:szCs w:val="22"/>
        </w:rPr>
        <w:tab/>
      </w:r>
      <w:r w:rsidR="00386616" w:rsidRPr="00FB4018">
        <w:rPr>
          <w:rFonts w:ascii="Arial" w:hAnsi="Arial" w:cs="Arial"/>
          <w:sz w:val="22"/>
          <w:szCs w:val="22"/>
        </w:rPr>
        <w:t>Para a determinação dos preços de referência, buscamos preços de outros processos via sistema LF, de forma a alcançarmos preços mais próximos da realidade.</w:t>
      </w:r>
    </w:p>
    <w:p w14:paraId="4D5D51CE" w14:textId="5EF6800C" w:rsidR="00D06C17" w:rsidRPr="00FB4018" w:rsidRDefault="00386616" w:rsidP="00FB4018">
      <w:pPr>
        <w:spacing w:line="276" w:lineRule="auto"/>
        <w:ind w:left="-1134" w:firstLine="1134"/>
        <w:jc w:val="both"/>
        <w:rPr>
          <w:rFonts w:ascii="Arial" w:hAnsi="Arial" w:cs="Arial"/>
          <w:sz w:val="22"/>
          <w:szCs w:val="22"/>
        </w:rPr>
      </w:pPr>
      <w:r w:rsidRPr="00FB4018">
        <w:rPr>
          <w:rFonts w:ascii="Arial" w:hAnsi="Arial" w:cs="Arial"/>
          <w:sz w:val="22"/>
          <w:szCs w:val="22"/>
        </w:rPr>
        <w:t>No mapa de preços, em anexo, constam os potenciais itens a serem licitados com o respectivo valor unitário e total. O valor</w:t>
      </w:r>
      <w:r w:rsidR="00662557" w:rsidRPr="00FB4018">
        <w:rPr>
          <w:rFonts w:ascii="Arial" w:hAnsi="Arial" w:cs="Arial"/>
          <w:sz w:val="22"/>
          <w:szCs w:val="22"/>
        </w:rPr>
        <w:t xml:space="preserve"> unitário será de R$ 3.699,99 mensal, sendo o </w:t>
      </w:r>
      <w:proofErr w:type="gramStart"/>
      <w:r w:rsidR="00662557" w:rsidRPr="00FB4018">
        <w:rPr>
          <w:rFonts w:ascii="Arial" w:hAnsi="Arial" w:cs="Arial"/>
          <w:sz w:val="22"/>
          <w:szCs w:val="22"/>
        </w:rPr>
        <w:t xml:space="preserve">valor </w:t>
      </w:r>
      <w:r w:rsidRPr="00FB4018">
        <w:rPr>
          <w:rFonts w:ascii="Arial" w:hAnsi="Arial" w:cs="Arial"/>
          <w:sz w:val="22"/>
          <w:szCs w:val="22"/>
        </w:rPr>
        <w:t xml:space="preserve"> máximo</w:t>
      </w:r>
      <w:proofErr w:type="gramEnd"/>
      <w:r w:rsidR="00662557" w:rsidRPr="00FB4018">
        <w:rPr>
          <w:rFonts w:ascii="Arial" w:hAnsi="Arial" w:cs="Arial"/>
          <w:sz w:val="22"/>
          <w:szCs w:val="22"/>
        </w:rPr>
        <w:t xml:space="preserve"> por ano</w:t>
      </w:r>
      <w:r w:rsidRPr="00FB4018">
        <w:rPr>
          <w:rFonts w:ascii="Arial" w:hAnsi="Arial" w:cs="Arial"/>
          <w:sz w:val="22"/>
          <w:szCs w:val="22"/>
        </w:rPr>
        <w:t xml:space="preserve"> da contratação </w:t>
      </w:r>
      <w:r w:rsidR="00662557" w:rsidRPr="00FB4018">
        <w:rPr>
          <w:rFonts w:ascii="Arial" w:hAnsi="Arial" w:cs="Arial"/>
          <w:sz w:val="22"/>
          <w:szCs w:val="22"/>
        </w:rPr>
        <w:t>é</w:t>
      </w:r>
      <w:r w:rsidRPr="00FB4018">
        <w:rPr>
          <w:rFonts w:ascii="Arial" w:hAnsi="Arial" w:cs="Arial"/>
          <w:sz w:val="22"/>
          <w:szCs w:val="22"/>
        </w:rPr>
        <w:t xml:space="preserve"> de </w:t>
      </w:r>
      <w:bookmarkStart w:id="4" w:name="_Hlk206081363"/>
      <w:r w:rsidRPr="00FB4018">
        <w:rPr>
          <w:rFonts w:ascii="Arial" w:hAnsi="Arial" w:cs="Arial"/>
          <w:sz w:val="22"/>
          <w:szCs w:val="22"/>
        </w:rPr>
        <w:t xml:space="preserve">R$ </w:t>
      </w:r>
      <w:r w:rsidR="003E7FAF" w:rsidRPr="00FB4018">
        <w:rPr>
          <w:rFonts w:ascii="Arial" w:hAnsi="Arial" w:cs="Arial"/>
          <w:sz w:val="22"/>
          <w:szCs w:val="22"/>
        </w:rPr>
        <w:t xml:space="preserve">44.399,88 </w:t>
      </w:r>
      <w:r w:rsidRPr="00FB4018">
        <w:rPr>
          <w:rFonts w:ascii="Arial" w:hAnsi="Arial" w:cs="Arial"/>
          <w:sz w:val="22"/>
          <w:szCs w:val="22"/>
        </w:rPr>
        <w:t>(</w:t>
      </w:r>
      <w:r w:rsidR="003E7FAF" w:rsidRPr="00FB4018">
        <w:rPr>
          <w:rFonts w:ascii="Arial" w:hAnsi="Arial" w:cs="Arial"/>
          <w:sz w:val="22"/>
          <w:szCs w:val="22"/>
        </w:rPr>
        <w:t>quarenta e quatro mil, trezentos e noventa e nove reais e oitenta e oito centavos</w:t>
      </w:r>
      <w:r w:rsidRPr="00FB4018">
        <w:rPr>
          <w:rFonts w:ascii="Arial" w:hAnsi="Arial" w:cs="Arial"/>
          <w:sz w:val="22"/>
          <w:szCs w:val="22"/>
        </w:rPr>
        <w:t>)</w:t>
      </w:r>
      <w:bookmarkEnd w:id="4"/>
      <w:r w:rsidR="00BB54B8" w:rsidRPr="00FB4018">
        <w:rPr>
          <w:rFonts w:ascii="Arial" w:hAnsi="Arial" w:cs="Arial"/>
          <w:sz w:val="22"/>
          <w:szCs w:val="22"/>
        </w:rPr>
        <w:t>, a metodologia estatística utilizada é a média.</w:t>
      </w:r>
    </w:p>
    <w:p w14:paraId="7FAAB1B4" w14:textId="77777777" w:rsidR="00D639D1" w:rsidRPr="00FB4018" w:rsidRDefault="00D639D1" w:rsidP="00FB4018">
      <w:pPr>
        <w:spacing w:line="276" w:lineRule="auto"/>
        <w:ind w:left="-1134" w:firstLine="709"/>
        <w:jc w:val="both"/>
        <w:rPr>
          <w:rFonts w:ascii="Arial" w:hAnsi="Arial" w:cs="Arial"/>
          <w:sz w:val="22"/>
          <w:szCs w:val="22"/>
        </w:rPr>
      </w:pPr>
    </w:p>
    <w:p w14:paraId="41CB5475" w14:textId="245F1109" w:rsidR="00347224" w:rsidRPr="00FB4018" w:rsidRDefault="00950094" w:rsidP="00FB4018">
      <w:pPr>
        <w:spacing w:line="276" w:lineRule="auto"/>
        <w:ind w:left="-1134" w:right="425"/>
        <w:jc w:val="both"/>
        <w:rPr>
          <w:rFonts w:ascii="Arial" w:hAnsi="Arial" w:cs="Arial"/>
          <w:b/>
          <w:bCs/>
          <w:sz w:val="22"/>
          <w:szCs w:val="22"/>
        </w:rPr>
      </w:pPr>
      <w:r w:rsidRPr="00FB4018">
        <w:rPr>
          <w:rFonts w:ascii="Arial" w:hAnsi="Arial" w:cs="Arial"/>
          <w:b/>
          <w:sz w:val="22"/>
          <w:szCs w:val="22"/>
        </w:rPr>
        <w:t>9</w:t>
      </w:r>
      <w:r w:rsidR="00566E48" w:rsidRPr="00FB4018">
        <w:rPr>
          <w:rFonts w:ascii="Arial" w:hAnsi="Arial" w:cs="Arial"/>
          <w:b/>
          <w:bCs/>
          <w:sz w:val="22"/>
          <w:szCs w:val="22"/>
        </w:rPr>
        <w:t xml:space="preserve"> – JUSTIFICATIVA PARA PARCELAMENTO</w:t>
      </w:r>
    </w:p>
    <w:p w14:paraId="6D6765A1" w14:textId="77777777" w:rsidR="00D639D1" w:rsidRPr="00FB4018" w:rsidRDefault="00D639D1" w:rsidP="00FB4018">
      <w:pPr>
        <w:spacing w:line="276" w:lineRule="auto"/>
        <w:ind w:left="-1134" w:firstLine="709"/>
        <w:jc w:val="both"/>
        <w:rPr>
          <w:rFonts w:ascii="Arial" w:hAnsi="Arial" w:cs="Arial"/>
          <w:sz w:val="22"/>
          <w:szCs w:val="22"/>
        </w:rPr>
      </w:pPr>
      <w:r w:rsidRPr="00FB4018">
        <w:rPr>
          <w:rFonts w:ascii="Arial" w:hAnsi="Arial" w:cs="Arial"/>
          <w:sz w:val="22"/>
          <w:szCs w:val="22"/>
        </w:rPr>
        <w:t>A presente contratação não é passível de parcelamento por se tratar de serviço especializado de profissional para ministrar oficina de artesanato, cuja execução exige unidade técnica, metodológica e pedagógica.</w:t>
      </w:r>
    </w:p>
    <w:p w14:paraId="32B2B84B" w14:textId="77777777" w:rsidR="00D639D1" w:rsidRPr="00FB4018" w:rsidRDefault="00D639D1" w:rsidP="00FB4018">
      <w:pPr>
        <w:spacing w:line="276" w:lineRule="auto"/>
        <w:ind w:left="-1134" w:firstLine="709"/>
        <w:jc w:val="both"/>
        <w:rPr>
          <w:rFonts w:ascii="Arial" w:hAnsi="Arial" w:cs="Arial"/>
          <w:sz w:val="22"/>
          <w:szCs w:val="22"/>
        </w:rPr>
      </w:pPr>
      <w:r w:rsidRPr="00FB4018">
        <w:rPr>
          <w:rFonts w:ascii="Arial" w:hAnsi="Arial" w:cs="Arial"/>
          <w:sz w:val="22"/>
          <w:szCs w:val="22"/>
        </w:rPr>
        <w:t>O parcelamento poderia comprometer a continuidade das atividades, a coerência do conteúdo ministrado e a qualidade do resultado final, além de dificultar a coordenação e o acompanhamento do serviço.</w:t>
      </w:r>
    </w:p>
    <w:p w14:paraId="0D54D0D1" w14:textId="45E83767" w:rsidR="00D639D1" w:rsidRPr="00FB4018" w:rsidRDefault="00D639D1" w:rsidP="00FB4018">
      <w:pPr>
        <w:spacing w:line="276" w:lineRule="auto"/>
        <w:ind w:left="-1134" w:firstLine="709"/>
        <w:jc w:val="both"/>
        <w:rPr>
          <w:rFonts w:ascii="Arial" w:hAnsi="Arial" w:cs="Arial"/>
          <w:sz w:val="22"/>
          <w:szCs w:val="22"/>
        </w:rPr>
      </w:pPr>
      <w:r w:rsidRPr="00FB4018">
        <w:rPr>
          <w:rFonts w:ascii="Arial" w:hAnsi="Arial" w:cs="Arial"/>
          <w:sz w:val="22"/>
          <w:szCs w:val="22"/>
        </w:rPr>
        <w:t>Assim, a contratação de um</w:t>
      </w:r>
      <w:r w:rsidR="00BB54B8" w:rsidRPr="00FB4018">
        <w:rPr>
          <w:rFonts w:ascii="Arial" w:hAnsi="Arial" w:cs="Arial"/>
          <w:sz w:val="22"/>
          <w:szCs w:val="22"/>
        </w:rPr>
        <w:t>a</w:t>
      </w:r>
      <w:r w:rsidRPr="00FB4018">
        <w:rPr>
          <w:rFonts w:ascii="Arial" w:hAnsi="Arial" w:cs="Arial"/>
          <w:sz w:val="22"/>
          <w:szCs w:val="22"/>
        </w:rPr>
        <w:t xml:space="preserve"> </w:t>
      </w:r>
      <w:r w:rsidR="00BB54B8" w:rsidRPr="00FB4018">
        <w:rPr>
          <w:rFonts w:ascii="Arial" w:hAnsi="Arial" w:cs="Arial"/>
          <w:sz w:val="22"/>
          <w:szCs w:val="22"/>
        </w:rPr>
        <w:t>empresa</w:t>
      </w:r>
      <w:r w:rsidRPr="00FB4018">
        <w:rPr>
          <w:rFonts w:ascii="Arial" w:hAnsi="Arial" w:cs="Arial"/>
          <w:sz w:val="22"/>
          <w:szCs w:val="22"/>
        </w:rPr>
        <w:t xml:space="preserve"> mostra-se mais adequada para garantir a padronização da metodologia, a responsabilidade técnica pela execução das oficinas e a eficiência na gestão contratual, atendendo de forma satisfatória às necessidades da Administração.</w:t>
      </w:r>
    </w:p>
    <w:p w14:paraId="79791F86" w14:textId="6272C0A8" w:rsidR="00E21DD8" w:rsidRPr="00FB4018" w:rsidRDefault="00E21DD8" w:rsidP="00FB4018">
      <w:pPr>
        <w:spacing w:line="276" w:lineRule="auto"/>
        <w:ind w:left="-1134" w:right="425" w:firstLine="567"/>
        <w:jc w:val="both"/>
        <w:rPr>
          <w:rFonts w:ascii="Arial" w:hAnsi="Arial" w:cs="Arial"/>
          <w:bCs/>
          <w:sz w:val="22"/>
          <w:szCs w:val="22"/>
        </w:rPr>
      </w:pPr>
    </w:p>
    <w:p w14:paraId="49C43220" w14:textId="54D93FE0" w:rsidR="00745C68" w:rsidRPr="00FB4018" w:rsidRDefault="00950094" w:rsidP="00FB4018">
      <w:pPr>
        <w:spacing w:line="276" w:lineRule="auto"/>
        <w:ind w:left="-1134" w:right="425"/>
        <w:jc w:val="both"/>
        <w:rPr>
          <w:rFonts w:ascii="Arial" w:hAnsi="Arial" w:cs="Arial"/>
          <w:b/>
          <w:bCs/>
          <w:sz w:val="22"/>
          <w:szCs w:val="22"/>
        </w:rPr>
      </w:pPr>
      <w:r w:rsidRPr="00FB4018">
        <w:rPr>
          <w:rFonts w:ascii="Arial" w:hAnsi="Arial" w:cs="Arial"/>
          <w:b/>
          <w:bCs/>
          <w:sz w:val="22"/>
          <w:szCs w:val="22"/>
        </w:rPr>
        <w:t>10</w:t>
      </w:r>
      <w:r w:rsidR="008A4B20" w:rsidRPr="00FB4018">
        <w:rPr>
          <w:rFonts w:ascii="Arial" w:hAnsi="Arial" w:cs="Arial"/>
          <w:b/>
          <w:bCs/>
          <w:sz w:val="22"/>
          <w:szCs w:val="22"/>
        </w:rPr>
        <w:t xml:space="preserve"> – CONTRATAÇÕES CORRELATAS E/OU </w:t>
      </w:r>
      <w:r w:rsidR="00566E48" w:rsidRPr="00FB4018">
        <w:rPr>
          <w:rFonts w:ascii="Arial" w:hAnsi="Arial" w:cs="Arial"/>
          <w:b/>
          <w:bCs/>
          <w:sz w:val="22"/>
          <w:szCs w:val="22"/>
        </w:rPr>
        <w:t>INTERDEPENDENTES</w:t>
      </w:r>
    </w:p>
    <w:p w14:paraId="2BCF9090" w14:textId="2D744A3F" w:rsidR="00E21DD8" w:rsidRPr="00FB4018" w:rsidRDefault="007976D8" w:rsidP="00FB4018">
      <w:pPr>
        <w:spacing w:line="276" w:lineRule="auto"/>
        <w:ind w:left="-1134" w:right="425"/>
        <w:jc w:val="both"/>
        <w:rPr>
          <w:rFonts w:ascii="Arial" w:hAnsi="Arial" w:cs="Arial"/>
          <w:sz w:val="22"/>
          <w:szCs w:val="22"/>
        </w:rPr>
      </w:pPr>
      <w:r w:rsidRPr="00FB4018">
        <w:rPr>
          <w:rFonts w:ascii="Arial" w:hAnsi="Arial" w:cs="Arial"/>
          <w:b/>
          <w:bCs/>
          <w:sz w:val="22"/>
          <w:szCs w:val="22"/>
        </w:rPr>
        <w:tab/>
      </w:r>
      <w:r w:rsidR="00852FD6" w:rsidRPr="00FB4018">
        <w:rPr>
          <w:rFonts w:ascii="Arial" w:hAnsi="Arial" w:cs="Arial"/>
          <w:sz w:val="22"/>
          <w:szCs w:val="22"/>
        </w:rPr>
        <w:tab/>
      </w:r>
      <w:r w:rsidR="00BE3130" w:rsidRPr="00FB4018">
        <w:rPr>
          <w:rFonts w:ascii="Arial" w:hAnsi="Arial" w:cs="Arial"/>
          <w:sz w:val="22"/>
          <w:szCs w:val="22"/>
        </w:rPr>
        <w:t>A contratação interdependente refere-se à aquisição de materiais de artesanato, cuja licitação encontra-se atualmente vigente, com término previsto para 18/07/2026. Não foram identificadas contratações correlatas que possam impactar ou interferir na execução do objeto.</w:t>
      </w:r>
    </w:p>
    <w:p w14:paraId="50A549CB" w14:textId="77777777" w:rsidR="00852FD6" w:rsidRPr="00FB4018" w:rsidRDefault="00852FD6" w:rsidP="00FB4018">
      <w:pPr>
        <w:spacing w:line="276" w:lineRule="auto"/>
        <w:ind w:left="-1134" w:right="425"/>
        <w:jc w:val="both"/>
        <w:rPr>
          <w:rFonts w:ascii="Arial" w:hAnsi="Arial" w:cs="Arial"/>
          <w:sz w:val="22"/>
          <w:szCs w:val="22"/>
        </w:rPr>
      </w:pPr>
    </w:p>
    <w:p w14:paraId="6733A9FB" w14:textId="2EB0EDF7" w:rsidR="00950094" w:rsidRPr="00FB4018" w:rsidRDefault="00950094" w:rsidP="00FB4018">
      <w:pPr>
        <w:spacing w:line="276" w:lineRule="auto"/>
        <w:ind w:left="-1134" w:right="425"/>
        <w:jc w:val="both"/>
        <w:rPr>
          <w:rFonts w:ascii="Arial" w:hAnsi="Arial" w:cs="Arial"/>
          <w:b/>
          <w:sz w:val="22"/>
          <w:szCs w:val="22"/>
        </w:rPr>
      </w:pPr>
      <w:r w:rsidRPr="00FB4018">
        <w:rPr>
          <w:rFonts w:ascii="Arial" w:hAnsi="Arial" w:cs="Arial"/>
          <w:b/>
          <w:sz w:val="22"/>
          <w:szCs w:val="22"/>
        </w:rPr>
        <w:t>11 – ALINHAMENTO ENTRE A CONTRATAÇÃO E O PL</w:t>
      </w:r>
      <w:r w:rsidR="0027457B" w:rsidRPr="00FB4018">
        <w:rPr>
          <w:rFonts w:ascii="Arial" w:hAnsi="Arial" w:cs="Arial"/>
          <w:b/>
          <w:sz w:val="22"/>
          <w:szCs w:val="22"/>
        </w:rPr>
        <w:t>A</w:t>
      </w:r>
      <w:r w:rsidRPr="00FB4018">
        <w:rPr>
          <w:rFonts w:ascii="Arial" w:hAnsi="Arial" w:cs="Arial"/>
          <w:b/>
          <w:sz w:val="22"/>
          <w:szCs w:val="22"/>
        </w:rPr>
        <w:t>NEJAMENTO</w:t>
      </w:r>
    </w:p>
    <w:p w14:paraId="26EFF045" w14:textId="01147B79" w:rsidR="00852FD6" w:rsidRPr="00FB4018" w:rsidRDefault="001D488C" w:rsidP="00FB4018">
      <w:pPr>
        <w:spacing w:line="276" w:lineRule="auto"/>
        <w:ind w:left="-1134" w:right="425" w:firstLine="850"/>
        <w:jc w:val="both"/>
        <w:rPr>
          <w:rFonts w:ascii="Arial" w:hAnsi="Arial" w:cs="Arial"/>
          <w:sz w:val="22"/>
          <w:szCs w:val="22"/>
        </w:rPr>
      </w:pPr>
      <w:r w:rsidRPr="00FB4018">
        <w:rPr>
          <w:rFonts w:ascii="Arial" w:hAnsi="Arial" w:cs="Arial"/>
          <w:sz w:val="22"/>
          <w:szCs w:val="22"/>
        </w:rPr>
        <w:tab/>
        <w:t>O município não possui Plano de Contratações Anual, porém está prevista no Plano Plurianual.</w:t>
      </w:r>
    </w:p>
    <w:p w14:paraId="2FB67FF8" w14:textId="01215C56" w:rsidR="00F835D7" w:rsidRPr="00FB4018" w:rsidRDefault="00566E48" w:rsidP="00FB4018">
      <w:pPr>
        <w:spacing w:line="276" w:lineRule="auto"/>
        <w:ind w:left="-1134" w:right="425"/>
        <w:jc w:val="both"/>
        <w:rPr>
          <w:rFonts w:ascii="Arial" w:hAnsi="Arial" w:cs="Arial"/>
          <w:b/>
          <w:bCs/>
          <w:sz w:val="22"/>
          <w:szCs w:val="22"/>
        </w:rPr>
      </w:pPr>
      <w:r w:rsidRPr="00FB4018">
        <w:rPr>
          <w:rFonts w:ascii="Arial" w:hAnsi="Arial" w:cs="Arial"/>
          <w:sz w:val="22"/>
          <w:szCs w:val="22"/>
        </w:rPr>
        <w:br/>
      </w:r>
      <w:r w:rsidRPr="00FB4018">
        <w:rPr>
          <w:rFonts w:ascii="Arial" w:hAnsi="Arial" w:cs="Arial"/>
          <w:b/>
          <w:bCs/>
          <w:sz w:val="22"/>
          <w:szCs w:val="22"/>
        </w:rPr>
        <w:t>1</w:t>
      </w:r>
      <w:r w:rsidR="00F835D7" w:rsidRPr="00FB4018">
        <w:rPr>
          <w:rFonts w:ascii="Arial" w:hAnsi="Arial" w:cs="Arial"/>
          <w:b/>
          <w:bCs/>
          <w:sz w:val="22"/>
          <w:szCs w:val="22"/>
        </w:rPr>
        <w:t xml:space="preserve">2 – </w:t>
      </w:r>
      <w:r w:rsidR="00590E6B" w:rsidRPr="00FB4018">
        <w:rPr>
          <w:rFonts w:ascii="Arial" w:hAnsi="Arial" w:cs="Arial"/>
          <w:b/>
          <w:bCs/>
          <w:sz w:val="22"/>
          <w:szCs w:val="22"/>
        </w:rPr>
        <w:t>RESULTADOS PRETENDIDOS</w:t>
      </w:r>
    </w:p>
    <w:p w14:paraId="0B5E6861" w14:textId="77777777" w:rsidR="00852FD6" w:rsidRPr="00FB4018" w:rsidRDefault="00852FD6" w:rsidP="00FB4018">
      <w:pPr>
        <w:spacing w:line="276" w:lineRule="auto"/>
        <w:ind w:left="-1134" w:right="425" w:firstLine="850"/>
        <w:jc w:val="both"/>
        <w:rPr>
          <w:rFonts w:ascii="Arial" w:hAnsi="Arial" w:cs="Arial"/>
          <w:b/>
          <w:bCs/>
          <w:sz w:val="22"/>
          <w:szCs w:val="22"/>
        </w:rPr>
      </w:pPr>
    </w:p>
    <w:p w14:paraId="1C8533D0" w14:textId="77777777" w:rsidR="00D639D1" w:rsidRPr="00FB4018" w:rsidRDefault="00D639D1" w:rsidP="00FB4018">
      <w:pPr>
        <w:spacing w:line="276" w:lineRule="auto"/>
        <w:ind w:left="-1134" w:right="425" w:firstLine="850"/>
        <w:jc w:val="both"/>
        <w:rPr>
          <w:rFonts w:ascii="Arial" w:hAnsi="Arial" w:cs="Arial"/>
          <w:sz w:val="22"/>
          <w:szCs w:val="22"/>
        </w:rPr>
      </w:pPr>
      <w:r w:rsidRPr="00FB4018">
        <w:rPr>
          <w:rFonts w:ascii="Arial" w:hAnsi="Arial" w:cs="Arial"/>
          <w:sz w:val="22"/>
          <w:szCs w:val="22"/>
        </w:rPr>
        <w:lastRenderedPageBreak/>
        <w:t>Os resultados pretendidos com a contratação de profissional para ministrar oficina de artesanato são:</w:t>
      </w:r>
    </w:p>
    <w:p w14:paraId="3D2183A3" w14:textId="77777777" w:rsidR="00D639D1" w:rsidRPr="00FB4018" w:rsidRDefault="00D639D1" w:rsidP="00FB4018">
      <w:pPr>
        <w:pStyle w:val="PargrafodaLista"/>
        <w:numPr>
          <w:ilvl w:val="0"/>
          <w:numId w:val="4"/>
        </w:numPr>
        <w:tabs>
          <w:tab w:val="num" w:pos="720"/>
        </w:tabs>
        <w:spacing w:line="276" w:lineRule="auto"/>
        <w:ind w:right="425"/>
        <w:jc w:val="both"/>
        <w:rPr>
          <w:rFonts w:ascii="Arial" w:hAnsi="Arial" w:cs="Arial"/>
          <w:sz w:val="22"/>
          <w:szCs w:val="22"/>
        </w:rPr>
      </w:pPr>
      <w:r w:rsidRPr="00FB4018">
        <w:rPr>
          <w:rFonts w:ascii="Arial" w:hAnsi="Arial" w:cs="Arial"/>
          <w:sz w:val="22"/>
          <w:szCs w:val="22"/>
        </w:rPr>
        <w:t>Promoção do desenvolvimento de habilidades manuais e criativas dos participantes, estimulando a coordenação motora, a concentração e a expressão artística;</w:t>
      </w:r>
    </w:p>
    <w:p w14:paraId="49C3CC38" w14:textId="77777777" w:rsidR="00D639D1" w:rsidRPr="00FB4018" w:rsidRDefault="00D639D1" w:rsidP="00FB4018">
      <w:pPr>
        <w:pStyle w:val="PargrafodaLista"/>
        <w:numPr>
          <w:ilvl w:val="0"/>
          <w:numId w:val="4"/>
        </w:numPr>
        <w:tabs>
          <w:tab w:val="num" w:pos="720"/>
        </w:tabs>
        <w:spacing w:line="276" w:lineRule="auto"/>
        <w:ind w:right="425"/>
        <w:jc w:val="both"/>
        <w:rPr>
          <w:rFonts w:ascii="Arial" w:hAnsi="Arial" w:cs="Arial"/>
          <w:sz w:val="22"/>
          <w:szCs w:val="22"/>
        </w:rPr>
      </w:pPr>
      <w:r w:rsidRPr="00FB4018">
        <w:rPr>
          <w:rFonts w:ascii="Arial" w:hAnsi="Arial" w:cs="Arial"/>
          <w:sz w:val="22"/>
          <w:szCs w:val="22"/>
        </w:rPr>
        <w:t>Fortalecimento de vínculos sociais e comunitários, por meio de atividades coletivas e colaborativas;</w:t>
      </w:r>
    </w:p>
    <w:p w14:paraId="777E6F89" w14:textId="77777777" w:rsidR="00D639D1" w:rsidRPr="00FB4018" w:rsidRDefault="00D639D1" w:rsidP="00FB4018">
      <w:pPr>
        <w:pStyle w:val="PargrafodaLista"/>
        <w:numPr>
          <w:ilvl w:val="0"/>
          <w:numId w:val="4"/>
        </w:numPr>
        <w:tabs>
          <w:tab w:val="num" w:pos="720"/>
        </w:tabs>
        <w:spacing w:line="276" w:lineRule="auto"/>
        <w:ind w:right="425"/>
        <w:jc w:val="both"/>
        <w:rPr>
          <w:rFonts w:ascii="Arial" w:hAnsi="Arial" w:cs="Arial"/>
          <w:sz w:val="22"/>
          <w:szCs w:val="22"/>
        </w:rPr>
      </w:pPr>
      <w:r w:rsidRPr="00FB4018">
        <w:rPr>
          <w:rFonts w:ascii="Arial" w:hAnsi="Arial" w:cs="Arial"/>
          <w:sz w:val="22"/>
          <w:szCs w:val="22"/>
        </w:rPr>
        <w:t>Valorização da cultura e das técnicas artesanais, incentivando a preservação de saberes e práticas tradicionais;</w:t>
      </w:r>
    </w:p>
    <w:p w14:paraId="4889C9E3" w14:textId="77777777" w:rsidR="00D639D1" w:rsidRPr="00FB4018" w:rsidRDefault="00D639D1" w:rsidP="00FB4018">
      <w:pPr>
        <w:pStyle w:val="PargrafodaLista"/>
        <w:numPr>
          <w:ilvl w:val="0"/>
          <w:numId w:val="4"/>
        </w:numPr>
        <w:tabs>
          <w:tab w:val="num" w:pos="720"/>
        </w:tabs>
        <w:spacing w:line="276" w:lineRule="auto"/>
        <w:ind w:right="425"/>
        <w:jc w:val="both"/>
        <w:rPr>
          <w:rFonts w:ascii="Arial" w:hAnsi="Arial" w:cs="Arial"/>
          <w:sz w:val="22"/>
          <w:szCs w:val="22"/>
        </w:rPr>
      </w:pPr>
      <w:r w:rsidRPr="00FB4018">
        <w:rPr>
          <w:rFonts w:ascii="Arial" w:hAnsi="Arial" w:cs="Arial"/>
          <w:sz w:val="22"/>
          <w:szCs w:val="22"/>
        </w:rPr>
        <w:t>Estímulo à geração de renda, quando aplicável, possibilitando que os participantes utilizem as técnicas aprendidas para fins produtivos;</w:t>
      </w:r>
    </w:p>
    <w:p w14:paraId="6912F1B0" w14:textId="77777777" w:rsidR="00D639D1" w:rsidRPr="00FB4018" w:rsidRDefault="00D639D1" w:rsidP="00FB4018">
      <w:pPr>
        <w:pStyle w:val="PargrafodaLista"/>
        <w:numPr>
          <w:ilvl w:val="0"/>
          <w:numId w:val="4"/>
        </w:numPr>
        <w:tabs>
          <w:tab w:val="num" w:pos="720"/>
        </w:tabs>
        <w:spacing w:line="276" w:lineRule="auto"/>
        <w:ind w:right="425"/>
        <w:jc w:val="both"/>
        <w:rPr>
          <w:rFonts w:ascii="Arial" w:hAnsi="Arial" w:cs="Arial"/>
          <w:sz w:val="22"/>
          <w:szCs w:val="22"/>
        </w:rPr>
      </w:pPr>
      <w:r w:rsidRPr="00FB4018">
        <w:rPr>
          <w:rFonts w:ascii="Arial" w:hAnsi="Arial" w:cs="Arial"/>
          <w:sz w:val="22"/>
          <w:szCs w:val="22"/>
        </w:rPr>
        <w:t>Ampliação do acesso a atividades socioeducativas, contribuindo para a inclusão social e o desenvolvimento pessoal;</w:t>
      </w:r>
    </w:p>
    <w:p w14:paraId="16CEE02E" w14:textId="77777777" w:rsidR="00D639D1" w:rsidRPr="00FB4018" w:rsidRDefault="00D639D1" w:rsidP="00FB4018">
      <w:pPr>
        <w:pStyle w:val="PargrafodaLista"/>
        <w:numPr>
          <w:ilvl w:val="0"/>
          <w:numId w:val="4"/>
        </w:numPr>
        <w:tabs>
          <w:tab w:val="num" w:pos="720"/>
        </w:tabs>
        <w:spacing w:line="276" w:lineRule="auto"/>
        <w:ind w:right="425"/>
        <w:jc w:val="both"/>
        <w:rPr>
          <w:rFonts w:ascii="Arial" w:hAnsi="Arial" w:cs="Arial"/>
          <w:sz w:val="22"/>
          <w:szCs w:val="22"/>
        </w:rPr>
      </w:pPr>
      <w:r w:rsidRPr="00FB4018">
        <w:rPr>
          <w:rFonts w:ascii="Arial" w:hAnsi="Arial" w:cs="Arial"/>
          <w:sz w:val="22"/>
          <w:szCs w:val="22"/>
        </w:rPr>
        <w:t>Execução eficiente e qualificada das oficinas, garantindo metodologia adequada, organização das atividades e alcance dos objetivos propostos pela Administração.</w:t>
      </w:r>
    </w:p>
    <w:p w14:paraId="197B0620" w14:textId="77777777" w:rsidR="00D639D1" w:rsidRPr="00FB4018" w:rsidRDefault="00D639D1" w:rsidP="00FB4018">
      <w:pPr>
        <w:spacing w:line="276" w:lineRule="auto"/>
        <w:ind w:left="-1134" w:right="425" w:firstLine="850"/>
        <w:jc w:val="both"/>
        <w:rPr>
          <w:rFonts w:ascii="Arial" w:hAnsi="Arial" w:cs="Arial"/>
          <w:sz w:val="22"/>
          <w:szCs w:val="22"/>
        </w:rPr>
      </w:pPr>
      <w:r w:rsidRPr="00FB4018">
        <w:rPr>
          <w:rFonts w:ascii="Arial" w:hAnsi="Arial" w:cs="Arial"/>
          <w:sz w:val="22"/>
          <w:szCs w:val="22"/>
        </w:rPr>
        <w:t>Dessa forma, busca-se assegurar que a contratação resulte em benefícios educacionais, sociais e culturais para o público atendido, alinhados ao interesse público.</w:t>
      </w:r>
    </w:p>
    <w:p w14:paraId="02BC2468" w14:textId="77777777" w:rsidR="00DA5275" w:rsidRPr="00FB4018" w:rsidRDefault="00DA5275" w:rsidP="00FB4018">
      <w:pPr>
        <w:spacing w:line="276" w:lineRule="auto"/>
        <w:ind w:right="425"/>
        <w:jc w:val="both"/>
        <w:rPr>
          <w:rFonts w:ascii="Arial" w:hAnsi="Arial" w:cs="Arial"/>
          <w:bCs/>
          <w:sz w:val="22"/>
          <w:szCs w:val="22"/>
        </w:rPr>
      </w:pPr>
    </w:p>
    <w:p w14:paraId="06CD589E" w14:textId="774E1394" w:rsidR="00F835D7" w:rsidRPr="00FB4018" w:rsidRDefault="00F835D7" w:rsidP="00FB4018">
      <w:pPr>
        <w:spacing w:line="276" w:lineRule="auto"/>
        <w:ind w:left="-1134" w:right="425"/>
        <w:jc w:val="both"/>
        <w:rPr>
          <w:rFonts w:ascii="Arial" w:hAnsi="Arial" w:cs="Arial"/>
          <w:b/>
          <w:bCs/>
          <w:sz w:val="22"/>
          <w:szCs w:val="22"/>
        </w:rPr>
      </w:pPr>
      <w:r w:rsidRPr="00FB4018">
        <w:rPr>
          <w:rFonts w:ascii="Arial" w:hAnsi="Arial" w:cs="Arial"/>
          <w:b/>
          <w:bCs/>
          <w:sz w:val="22"/>
          <w:szCs w:val="22"/>
        </w:rPr>
        <w:t xml:space="preserve">13 – PROVIDENCIAS A SEREM ADOTADAS </w:t>
      </w:r>
    </w:p>
    <w:p w14:paraId="6C86595D" w14:textId="6DC4432B" w:rsidR="00852FD6" w:rsidRPr="00FB4018" w:rsidRDefault="008545E3" w:rsidP="00FB4018">
      <w:pPr>
        <w:pStyle w:val="PargrafodaLista"/>
        <w:numPr>
          <w:ilvl w:val="0"/>
          <w:numId w:val="5"/>
        </w:numPr>
        <w:spacing w:line="276" w:lineRule="auto"/>
        <w:ind w:right="425"/>
        <w:jc w:val="both"/>
        <w:rPr>
          <w:rFonts w:ascii="Arial" w:hAnsi="Arial" w:cs="Arial"/>
          <w:sz w:val="22"/>
          <w:szCs w:val="22"/>
        </w:rPr>
      </w:pPr>
      <w:r w:rsidRPr="00FB4018">
        <w:rPr>
          <w:rFonts w:ascii="Arial" w:hAnsi="Arial" w:cs="Arial"/>
          <w:sz w:val="22"/>
          <w:szCs w:val="22"/>
        </w:rPr>
        <w:t>Indicar Gestor e Fiscal da contratação;</w:t>
      </w:r>
    </w:p>
    <w:p w14:paraId="0788BE46" w14:textId="36C1B235" w:rsidR="00D639D1" w:rsidRPr="00FB4018" w:rsidRDefault="00D639D1" w:rsidP="00FB4018">
      <w:pPr>
        <w:pStyle w:val="PargrafodaLista"/>
        <w:numPr>
          <w:ilvl w:val="0"/>
          <w:numId w:val="5"/>
        </w:numPr>
        <w:spacing w:line="276" w:lineRule="auto"/>
        <w:ind w:right="425"/>
        <w:jc w:val="both"/>
        <w:rPr>
          <w:rFonts w:ascii="Arial" w:hAnsi="Arial" w:cs="Arial"/>
          <w:sz w:val="22"/>
          <w:szCs w:val="22"/>
        </w:rPr>
      </w:pPr>
      <w:r w:rsidRPr="00FB4018">
        <w:rPr>
          <w:rFonts w:ascii="Arial" w:hAnsi="Arial" w:cs="Arial"/>
          <w:sz w:val="22"/>
          <w:szCs w:val="22"/>
        </w:rPr>
        <w:t>Realizar processo licitatório de matérias de artesanato</w:t>
      </w:r>
      <w:r w:rsidR="009C70CC" w:rsidRPr="00FB4018">
        <w:rPr>
          <w:rFonts w:ascii="Arial" w:hAnsi="Arial" w:cs="Arial"/>
          <w:sz w:val="22"/>
          <w:szCs w:val="22"/>
        </w:rPr>
        <w:t xml:space="preserve"> antes do prazo de vencimento</w:t>
      </w:r>
    </w:p>
    <w:p w14:paraId="3947E1E8" w14:textId="28863DC9" w:rsidR="00102C66" w:rsidRPr="00FB4018" w:rsidRDefault="00102C66" w:rsidP="00FB4018">
      <w:pPr>
        <w:spacing w:line="276" w:lineRule="auto"/>
        <w:ind w:left="-1134" w:right="425"/>
        <w:jc w:val="both"/>
        <w:rPr>
          <w:rFonts w:ascii="Arial" w:hAnsi="Arial" w:cs="Arial"/>
          <w:b/>
          <w:bCs/>
          <w:sz w:val="22"/>
          <w:szCs w:val="22"/>
        </w:rPr>
      </w:pPr>
    </w:p>
    <w:p w14:paraId="19D40787" w14:textId="40A0F8A1" w:rsidR="00F835D7" w:rsidRPr="00FB4018" w:rsidRDefault="00F835D7" w:rsidP="00FB4018">
      <w:pPr>
        <w:spacing w:line="276" w:lineRule="auto"/>
        <w:ind w:left="-1134" w:right="425"/>
        <w:jc w:val="both"/>
        <w:rPr>
          <w:rFonts w:ascii="Arial" w:hAnsi="Arial" w:cs="Arial"/>
          <w:b/>
          <w:bCs/>
          <w:sz w:val="22"/>
          <w:szCs w:val="22"/>
        </w:rPr>
      </w:pPr>
      <w:r w:rsidRPr="00FB4018">
        <w:rPr>
          <w:rFonts w:ascii="Arial" w:hAnsi="Arial" w:cs="Arial"/>
          <w:b/>
          <w:bCs/>
          <w:sz w:val="22"/>
          <w:szCs w:val="22"/>
        </w:rPr>
        <w:t>14 – IMPACTOS AMBIENTAIS</w:t>
      </w:r>
    </w:p>
    <w:p w14:paraId="2B866DC8" w14:textId="5C5D1B98" w:rsidR="00F835D7" w:rsidRPr="00FB4018" w:rsidRDefault="00852FD6" w:rsidP="00FB4018">
      <w:pPr>
        <w:spacing w:line="276" w:lineRule="auto"/>
        <w:ind w:left="-1134" w:right="425"/>
        <w:jc w:val="both"/>
        <w:rPr>
          <w:rFonts w:ascii="Arial" w:hAnsi="Arial" w:cs="Arial"/>
          <w:sz w:val="22"/>
          <w:szCs w:val="22"/>
        </w:rPr>
      </w:pPr>
      <w:r w:rsidRPr="00FB4018">
        <w:rPr>
          <w:rFonts w:ascii="Arial" w:hAnsi="Arial" w:cs="Arial"/>
          <w:b/>
          <w:bCs/>
          <w:sz w:val="22"/>
          <w:szCs w:val="22"/>
        </w:rPr>
        <w:tab/>
      </w:r>
      <w:r w:rsidRPr="00FB4018">
        <w:rPr>
          <w:rFonts w:ascii="Arial" w:hAnsi="Arial" w:cs="Arial"/>
          <w:sz w:val="22"/>
          <w:szCs w:val="22"/>
        </w:rPr>
        <w:t>Não há impactos ambientais</w:t>
      </w:r>
    </w:p>
    <w:p w14:paraId="2920736A" w14:textId="77777777" w:rsidR="00852FD6" w:rsidRPr="00FB4018" w:rsidRDefault="00852FD6" w:rsidP="00FB4018">
      <w:pPr>
        <w:spacing w:line="276" w:lineRule="auto"/>
        <w:ind w:left="-1134" w:right="425"/>
        <w:jc w:val="both"/>
        <w:rPr>
          <w:rFonts w:ascii="Arial" w:hAnsi="Arial" w:cs="Arial"/>
          <w:b/>
          <w:bCs/>
          <w:sz w:val="22"/>
          <w:szCs w:val="22"/>
        </w:rPr>
      </w:pPr>
    </w:p>
    <w:p w14:paraId="5F2E528B" w14:textId="3F6B242A" w:rsidR="006F3BB5" w:rsidRPr="00FB4018" w:rsidRDefault="000B3A6D" w:rsidP="00FB4018">
      <w:pPr>
        <w:spacing w:line="276" w:lineRule="auto"/>
        <w:ind w:left="-1134" w:right="425"/>
        <w:jc w:val="both"/>
        <w:rPr>
          <w:rFonts w:ascii="Arial" w:hAnsi="Arial" w:cs="Arial"/>
          <w:b/>
          <w:bCs/>
          <w:sz w:val="22"/>
          <w:szCs w:val="22"/>
        </w:rPr>
      </w:pPr>
      <w:r w:rsidRPr="00FB4018">
        <w:rPr>
          <w:rFonts w:ascii="Arial" w:hAnsi="Arial" w:cs="Arial"/>
          <w:b/>
          <w:bCs/>
          <w:sz w:val="22"/>
          <w:szCs w:val="22"/>
        </w:rPr>
        <w:t>15</w:t>
      </w:r>
      <w:r w:rsidR="00566E48" w:rsidRPr="00FB4018">
        <w:rPr>
          <w:rFonts w:ascii="Arial" w:hAnsi="Arial" w:cs="Arial"/>
          <w:b/>
          <w:bCs/>
          <w:sz w:val="22"/>
          <w:szCs w:val="22"/>
        </w:rPr>
        <w:t xml:space="preserve"> – VIABILIDADE DA CONTRATAÇÃO</w:t>
      </w:r>
    </w:p>
    <w:p w14:paraId="26DE172E" w14:textId="2E899D89" w:rsidR="009C70CC" w:rsidRPr="00FB4018" w:rsidRDefault="009C70CC" w:rsidP="00FB4018">
      <w:pPr>
        <w:spacing w:line="276" w:lineRule="auto"/>
        <w:ind w:left="-1134" w:right="425" w:firstLine="850"/>
        <w:jc w:val="both"/>
        <w:rPr>
          <w:rFonts w:ascii="Arial" w:hAnsi="Arial" w:cs="Arial"/>
          <w:sz w:val="22"/>
          <w:szCs w:val="22"/>
        </w:rPr>
      </w:pPr>
      <w:r w:rsidRPr="00FB4018">
        <w:rPr>
          <w:rFonts w:ascii="Arial" w:hAnsi="Arial" w:cs="Arial"/>
          <w:sz w:val="22"/>
          <w:szCs w:val="22"/>
        </w:rPr>
        <w:t xml:space="preserve">A viabilidade da contratação de </w:t>
      </w:r>
      <w:r w:rsidR="00BE3130" w:rsidRPr="00FB4018">
        <w:rPr>
          <w:rFonts w:ascii="Arial" w:hAnsi="Arial" w:cs="Arial"/>
          <w:sz w:val="22"/>
          <w:szCs w:val="22"/>
        </w:rPr>
        <w:t>empresa</w:t>
      </w:r>
      <w:r w:rsidRPr="00FB4018">
        <w:rPr>
          <w:rFonts w:ascii="Arial" w:hAnsi="Arial" w:cs="Arial"/>
          <w:sz w:val="22"/>
          <w:szCs w:val="22"/>
        </w:rPr>
        <w:t xml:space="preserve"> para oficina de artesanato pode ser analisada sob os seguintes aspectos:</w:t>
      </w:r>
    </w:p>
    <w:p w14:paraId="312C03BF" w14:textId="1716A62F" w:rsidR="009C70CC" w:rsidRPr="00FB4018" w:rsidRDefault="009C70CC" w:rsidP="00FB4018">
      <w:pPr>
        <w:pStyle w:val="PargrafodaLista"/>
        <w:numPr>
          <w:ilvl w:val="0"/>
          <w:numId w:val="8"/>
        </w:numPr>
        <w:spacing w:line="276" w:lineRule="auto"/>
        <w:ind w:right="425"/>
        <w:jc w:val="both"/>
        <w:rPr>
          <w:rFonts w:ascii="Arial" w:hAnsi="Arial" w:cs="Arial"/>
          <w:b/>
          <w:bCs/>
          <w:sz w:val="22"/>
          <w:szCs w:val="22"/>
        </w:rPr>
      </w:pPr>
      <w:r w:rsidRPr="00FB4018">
        <w:rPr>
          <w:rFonts w:ascii="Arial" w:hAnsi="Arial" w:cs="Arial"/>
          <w:b/>
          <w:bCs/>
          <w:sz w:val="22"/>
          <w:szCs w:val="22"/>
        </w:rPr>
        <w:t>Viabilidade Técnica</w:t>
      </w:r>
    </w:p>
    <w:p w14:paraId="00988D88" w14:textId="77777777" w:rsidR="009C70CC" w:rsidRPr="00FB4018" w:rsidRDefault="009C70CC" w:rsidP="00FB4018">
      <w:pPr>
        <w:spacing w:line="276" w:lineRule="auto"/>
        <w:ind w:left="-1134" w:right="425" w:firstLine="850"/>
        <w:jc w:val="both"/>
        <w:rPr>
          <w:rFonts w:ascii="Arial" w:hAnsi="Arial" w:cs="Arial"/>
          <w:sz w:val="22"/>
          <w:szCs w:val="22"/>
        </w:rPr>
      </w:pPr>
      <w:r w:rsidRPr="00FB4018">
        <w:rPr>
          <w:rFonts w:ascii="Arial" w:hAnsi="Arial" w:cs="Arial"/>
          <w:sz w:val="22"/>
          <w:szCs w:val="22"/>
        </w:rPr>
        <w:t>A contratação é tecnicamente viável, pois:</w:t>
      </w:r>
    </w:p>
    <w:p w14:paraId="777A5765" w14:textId="77777777" w:rsidR="009C70CC" w:rsidRPr="00FB4018" w:rsidRDefault="009C70CC" w:rsidP="00FB4018">
      <w:pPr>
        <w:pStyle w:val="PargrafodaLista"/>
        <w:numPr>
          <w:ilvl w:val="0"/>
          <w:numId w:val="9"/>
        </w:numPr>
        <w:tabs>
          <w:tab w:val="num" w:pos="720"/>
        </w:tabs>
        <w:spacing w:line="276" w:lineRule="auto"/>
        <w:ind w:right="425"/>
        <w:jc w:val="both"/>
        <w:rPr>
          <w:rFonts w:ascii="Arial" w:hAnsi="Arial" w:cs="Arial"/>
          <w:sz w:val="22"/>
          <w:szCs w:val="22"/>
        </w:rPr>
      </w:pPr>
      <w:r w:rsidRPr="00FB4018">
        <w:rPr>
          <w:rFonts w:ascii="Arial" w:hAnsi="Arial" w:cs="Arial"/>
          <w:sz w:val="22"/>
          <w:szCs w:val="22"/>
        </w:rPr>
        <w:t>Há disponibilidade de profissionais qualificados no mercado, com experiência comprovada na condução de oficinas artesanais;</w:t>
      </w:r>
    </w:p>
    <w:p w14:paraId="2B77B85A" w14:textId="77777777" w:rsidR="009C70CC" w:rsidRPr="00FB4018" w:rsidRDefault="009C70CC" w:rsidP="00FB4018">
      <w:pPr>
        <w:pStyle w:val="PargrafodaLista"/>
        <w:numPr>
          <w:ilvl w:val="0"/>
          <w:numId w:val="9"/>
        </w:numPr>
        <w:tabs>
          <w:tab w:val="num" w:pos="720"/>
        </w:tabs>
        <w:spacing w:line="276" w:lineRule="auto"/>
        <w:ind w:right="425"/>
        <w:jc w:val="both"/>
        <w:rPr>
          <w:rFonts w:ascii="Arial" w:hAnsi="Arial" w:cs="Arial"/>
          <w:sz w:val="22"/>
          <w:szCs w:val="22"/>
        </w:rPr>
      </w:pPr>
      <w:r w:rsidRPr="00FB4018">
        <w:rPr>
          <w:rFonts w:ascii="Arial" w:hAnsi="Arial" w:cs="Arial"/>
          <w:sz w:val="22"/>
          <w:szCs w:val="22"/>
        </w:rPr>
        <w:t>A execução do serviço não exige tecnologia complexa, dependendo principalmente de conhecimento técnico, metodologia adequada e materiais de fácil acesso;</w:t>
      </w:r>
    </w:p>
    <w:p w14:paraId="2AE8210D" w14:textId="77777777" w:rsidR="009C70CC" w:rsidRPr="00FB4018" w:rsidRDefault="009C70CC" w:rsidP="00FB4018">
      <w:pPr>
        <w:pStyle w:val="PargrafodaLista"/>
        <w:numPr>
          <w:ilvl w:val="0"/>
          <w:numId w:val="9"/>
        </w:numPr>
        <w:tabs>
          <w:tab w:val="num" w:pos="720"/>
        </w:tabs>
        <w:spacing w:line="276" w:lineRule="auto"/>
        <w:ind w:right="425"/>
        <w:jc w:val="both"/>
        <w:rPr>
          <w:rFonts w:ascii="Arial" w:hAnsi="Arial" w:cs="Arial"/>
          <w:sz w:val="22"/>
          <w:szCs w:val="22"/>
        </w:rPr>
      </w:pPr>
      <w:r w:rsidRPr="00FB4018">
        <w:rPr>
          <w:rFonts w:ascii="Arial" w:hAnsi="Arial" w:cs="Arial"/>
          <w:sz w:val="22"/>
          <w:szCs w:val="22"/>
        </w:rPr>
        <w:t>O objeto é claramente definido e mensurável (carga horária, público-alvo, conteúdo programático e resultados esperados), o que facilita o acompanhamento e a fiscalização contratual;</w:t>
      </w:r>
    </w:p>
    <w:p w14:paraId="2648A6B9" w14:textId="77777777" w:rsidR="009C70CC" w:rsidRPr="00FB4018" w:rsidRDefault="009C70CC" w:rsidP="00FB4018">
      <w:pPr>
        <w:pStyle w:val="PargrafodaLista"/>
        <w:numPr>
          <w:ilvl w:val="0"/>
          <w:numId w:val="9"/>
        </w:numPr>
        <w:tabs>
          <w:tab w:val="num" w:pos="720"/>
        </w:tabs>
        <w:spacing w:line="276" w:lineRule="auto"/>
        <w:ind w:right="425"/>
        <w:jc w:val="both"/>
        <w:rPr>
          <w:rFonts w:ascii="Arial" w:hAnsi="Arial" w:cs="Arial"/>
          <w:sz w:val="22"/>
          <w:szCs w:val="22"/>
        </w:rPr>
      </w:pPr>
      <w:r w:rsidRPr="00FB4018">
        <w:rPr>
          <w:rFonts w:ascii="Arial" w:hAnsi="Arial" w:cs="Arial"/>
          <w:sz w:val="22"/>
          <w:szCs w:val="22"/>
        </w:rPr>
        <w:t>A execução pode ser realizada nas dependências da própria Administração ou em espaços comunitários já existentes.</w:t>
      </w:r>
    </w:p>
    <w:p w14:paraId="359D124B" w14:textId="77777777" w:rsidR="009C70CC" w:rsidRPr="00FB4018" w:rsidRDefault="009C70CC" w:rsidP="00FB4018">
      <w:pPr>
        <w:tabs>
          <w:tab w:val="num" w:pos="720"/>
        </w:tabs>
        <w:spacing w:line="276" w:lineRule="auto"/>
        <w:ind w:left="-1134" w:right="425" w:firstLine="850"/>
        <w:jc w:val="both"/>
        <w:rPr>
          <w:rFonts w:ascii="Arial" w:hAnsi="Arial" w:cs="Arial"/>
          <w:sz w:val="22"/>
          <w:szCs w:val="22"/>
        </w:rPr>
      </w:pPr>
    </w:p>
    <w:p w14:paraId="4C30C71F" w14:textId="77777777" w:rsidR="009C70CC" w:rsidRPr="00FB4018" w:rsidRDefault="009C70CC" w:rsidP="00FB4018">
      <w:pPr>
        <w:spacing w:line="276" w:lineRule="auto"/>
        <w:ind w:left="-1134" w:right="425" w:firstLine="850"/>
        <w:jc w:val="both"/>
        <w:rPr>
          <w:rFonts w:ascii="Arial" w:hAnsi="Arial" w:cs="Arial"/>
          <w:b/>
          <w:bCs/>
          <w:sz w:val="22"/>
          <w:szCs w:val="22"/>
        </w:rPr>
      </w:pPr>
      <w:r w:rsidRPr="00FB4018">
        <w:rPr>
          <w:rFonts w:ascii="Arial" w:hAnsi="Arial" w:cs="Arial"/>
          <w:b/>
          <w:bCs/>
          <w:sz w:val="22"/>
          <w:szCs w:val="22"/>
        </w:rPr>
        <w:t>2. Viabilidade Socioeconômica</w:t>
      </w:r>
    </w:p>
    <w:p w14:paraId="0653C7C8" w14:textId="77777777" w:rsidR="009C70CC" w:rsidRPr="00FB4018" w:rsidRDefault="009C70CC" w:rsidP="00FB4018">
      <w:pPr>
        <w:spacing w:line="276" w:lineRule="auto"/>
        <w:ind w:left="-1134" w:right="425" w:firstLine="850"/>
        <w:jc w:val="both"/>
        <w:rPr>
          <w:rFonts w:ascii="Arial" w:hAnsi="Arial" w:cs="Arial"/>
          <w:sz w:val="22"/>
          <w:szCs w:val="22"/>
        </w:rPr>
      </w:pPr>
      <w:r w:rsidRPr="00FB4018">
        <w:rPr>
          <w:rFonts w:ascii="Arial" w:hAnsi="Arial" w:cs="Arial"/>
          <w:sz w:val="22"/>
          <w:szCs w:val="22"/>
        </w:rPr>
        <w:t>A contratação apresenta relevante viabilidade socioeconômica, pois:</w:t>
      </w:r>
    </w:p>
    <w:p w14:paraId="5723FD20" w14:textId="77777777" w:rsidR="009C70CC" w:rsidRPr="00FB4018" w:rsidRDefault="009C70CC" w:rsidP="00FB4018">
      <w:pPr>
        <w:pStyle w:val="PargrafodaLista"/>
        <w:numPr>
          <w:ilvl w:val="0"/>
          <w:numId w:val="7"/>
        </w:numPr>
        <w:tabs>
          <w:tab w:val="num" w:pos="720"/>
        </w:tabs>
        <w:spacing w:line="276" w:lineRule="auto"/>
        <w:ind w:right="425"/>
        <w:jc w:val="both"/>
        <w:rPr>
          <w:rFonts w:ascii="Arial" w:hAnsi="Arial" w:cs="Arial"/>
          <w:sz w:val="22"/>
          <w:szCs w:val="22"/>
        </w:rPr>
      </w:pPr>
      <w:r w:rsidRPr="00FB4018">
        <w:rPr>
          <w:rFonts w:ascii="Arial" w:hAnsi="Arial" w:cs="Arial"/>
          <w:sz w:val="22"/>
          <w:szCs w:val="22"/>
        </w:rPr>
        <w:t>Contribui para o desenvolvimento de habilidades produtivas, podendo fomentar a geração de renda;</w:t>
      </w:r>
    </w:p>
    <w:p w14:paraId="1AB29AAE" w14:textId="77777777" w:rsidR="009C70CC" w:rsidRPr="00FB4018" w:rsidRDefault="009C70CC" w:rsidP="00FB4018">
      <w:pPr>
        <w:pStyle w:val="PargrafodaLista"/>
        <w:numPr>
          <w:ilvl w:val="0"/>
          <w:numId w:val="7"/>
        </w:numPr>
        <w:tabs>
          <w:tab w:val="num" w:pos="720"/>
        </w:tabs>
        <w:spacing w:line="276" w:lineRule="auto"/>
        <w:ind w:right="425"/>
        <w:jc w:val="both"/>
        <w:rPr>
          <w:rFonts w:ascii="Arial" w:hAnsi="Arial" w:cs="Arial"/>
          <w:sz w:val="22"/>
          <w:szCs w:val="22"/>
        </w:rPr>
      </w:pPr>
      <w:r w:rsidRPr="00FB4018">
        <w:rPr>
          <w:rFonts w:ascii="Arial" w:hAnsi="Arial" w:cs="Arial"/>
          <w:sz w:val="22"/>
          <w:szCs w:val="22"/>
        </w:rPr>
        <w:t>Promove inclusão social e fortalecimento de vínculos comunitários;</w:t>
      </w:r>
    </w:p>
    <w:p w14:paraId="50E4C7D2" w14:textId="77777777" w:rsidR="009C70CC" w:rsidRPr="00FB4018" w:rsidRDefault="009C70CC" w:rsidP="00FB4018">
      <w:pPr>
        <w:pStyle w:val="PargrafodaLista"/>
        <w:numPr>
          <w:ilvl w:val="0"/>
          <w:numId w:val="7"/>
        </w:numPr>
        <w:tabs>
          <w:tab w:val="num" w:pos="720"/>
        </w:tabs>
        <w:spacing w:line="276" w:lineRule="auto"/>
        <w:ind w:right="425"/>
        <w:jc w:val="both"/>
        <w:rPr>
          <w:rFonts w:ascii="Arial" w:hAnsi="Arial" w:cs="Arial"/>
          <w:sz w:val="22"/>
          <w:szCs w:val="22"/>
        </w:rPr>
      </w:pPr>
      <w:r w:rsidRPr="00FB4018">
        <w:rPr>
          <w:rFonts w:ascii="Arial" w:hAnsi="Arial" w:cs="Arial"/>
          <w:sz w:val="22"/>
          <w:szCs w:val="22"/>
        </w:rPr>
        <w:t>Possui custo relativamente baixo em comparação a outros programas formativos;</w:t>
      </w:r>
    </w:p>
    <w:p w14:paraId="73D2AF7C" w14:textId="77777777" w:rsidR="009C70CC" w:rsidRPr="00FB4018" w:rsidRDefault="009C70CC" w:rsidP="00FB4018">
      <w:pPr>
        <w:pStyle w:val="PargrafodaLista"/>
        <w:numPr>
          <w:ilvl w:val="0"/>
          <w:numId w:val="7"/>
        </w:numPr>
        <w:tabs>
          <w:tab w:val="num" w:pos="720"/>
        </w:tabs>
        <w:spacing w:line="276" w:lineRule="auto"/>
        <w:ind w:right="425"/>
        <w:jc w:val="both"/>
        <w:rPr>
          <w:rFonts w:ascii="Arial" w:hAnsi="Arial" w:cs="Arial"/>
          <w:sz w:val="22"/>
          <w:szCs w:val="22"/>
        </w:rPr>
      </w:pPr>
      <w:r w:rsidRPr="00FB4018">
        <w:rPr>
          <w:rFonts w:ascii="Arial" w:hAnsi="Arial" w:cs="Arial"/>
          <w:sz w:val="22"/>
          <w:szCs w:val="22"/>
        </w:rPr>
        <w:lastRenderedPageBreak/>
        <w:t>Gera impacto positivo indireto na economia local, seja pela contratação de profissional da região, seja pelo incentivo à produção artesanal.</w:t>
      </w:r>
    </w:p>
    <w:p w14:paraId="338CCF91" w14:textId="77777777" w:rsidR="009C70CC" w:rsidRPr="00FB4018" w:rsidRDefault="009C70CC" w:rsidP="00FB4018">
      <w:pPr>
        <w:tabs>
          <w:tab w:val="num" w:pos="720"/>
        </w:tabs>
        <w:spacing w:line="276" w:lineRule="auto"/>
        <w:ind w:left="-1134" w:right="425" w:firstLine="850"/>
        <w:jc w:val="both"/>
        <w:rPr>
          <w:rFonts w:ascii="Arial" w:hAnsi="Arial" w:cs="Arial"/>
          <w:sz w:val="22"/>
          <w:szCs w:val="22"/>
        </w:rPr>
      </w:pPr>
    </w:p>
    <w:p w14:paraId="74A30CF9" w14:textId="77777777" w:rsidR="009C70CC" w:rsidRPr="00FB4018" w:rsidRDefault="009C70CC" w:rsidP="00FB4018">
      <w:pPr>
        <w:spacing w:line="276" w:lineRule="auto"/>
        <w:ind w:left="-1134" w:right="425" w:firstLine="850"/>
        <w:jc w:val="both"/>
        <w:rPr>
          <w:rFonts w:ascii="Arial" w:hAnsi="Arial" w:cs="Arial"/>
          <w:b/>
          <w:bCs/>
          <w:sz w:val="22"/>
          <w:szCs w:val="22"/>
        </w:rPr>
      </w:pPr>
      <w:r w:rsidRPr="00FB4018">
        <w:rPr>
          <w:rFonts w:ascii="Arial" w:hAnsi="Arial" w:cs="Arial"/>
          <w:b/>
          <w:bCs/>
          <w:sz w:val="22"/>
          <w:szCs w:val="22"/>
        </w:rPr>
        <w:t>3. Viabilidade Ambiental</w:t>
      </w:r>
    </w:p>
    <w:p w14:paraId="2E35A013" w14:textId="77777777" w:rsidR="009C70CC" w:rsidRPr="00FB4018" w:rsidRDefault="009C70CC" w:rsidP="00FB4018">
      <w:pPr>
        <w:spacing w:line="276" w:lineRule="auto"/>
        <w:ind w:left="-1134" w:right="425" w:firstLine="850"/>
        <w:jc w:val="both"/>
        <w:rPr>
          <w:rFonts w:ascii="Arial" w:hAnsi="Arial" w:cs="Arial"/>
          <w:sz w:val="22"/>
          <w:szCs w:val="22"/>
        </w:rPr>
      </w:pPr>
      <w:r w:rsidRPr="00FB4018">
        <w:rPr>
          <w:rFonts w:ascii="Arial" w:hAnsi="Arial" w:cs="Arial"/>
          <w:sz w:val="22"/>
          <w:szCs w:val="22"/>
        </w:rPr>
        <w:t>Sob o aspecto ambiental, a contratação também é viável, considerando que:</w:t>
      </w:r>
    </w:p>
    <w:p w14:paraId="7F5644CD" w14:textId="77777777" w:rsidR="009C70CC" w:rsidRPr="00FB4018" w:rsidRDefault="009C70CC" w:rsidP="00FB4018">
      <w:pPr>
        <w:pStyle w:val="PargrafodaLista"/>
        <w:numPr>
          <w:ilvl w:val="0"/>
          <w:numId w:val="6"/>
        </w:numPr>
        <w:tabs>
          <w:tab w:val="num" w:pos="720"/>
        </w:tabs>
        <w:spacing w:line="276" w:lineRule="auto"/>
        <w:ind w:right="425"/>
        <w:jc w:val="both"/>
        <w:rPr>
          <w:rFonts w:ascii="Arial" w:hAnsi="Arial" w:cs="Arial"/>
          <w:sz w:val="22"/>
          <w:szCs w:val="22"/>
        </w:rPr>
      </w:pPr>
      <w:r w:rsidRPr="00FB4018">
        <w:rPr>
          <w:rFonts w:ascii="Arial" w:hAnsi="Arial" w:cs="Arial"/>
          <w:sz w:val="22"/>
          <w:szCs w:val="22"/>
        </w:rPr>
        <w:t>Há possibilidade de inserção de práticas sustentáveis, como o uso consciente de recursos e a redução de resíduos;</w:t>
      </w:r>
    </w:p>
    <w:p w14:paraId="2B9A6ABA" w14:textId="77777777" w:rsidR="009C70CC" w:rsidRPr="00FB4018" w:rsidRDefault="009C70CC" w:rsidP="00FB4018">
      <w:pPr>
        <w:pStyle w:val="PargrafodaLista"/>
        <w:numPr>
          <w:ilvl w:val="0"/>
          <w:numId w:val="6"/>
        </w:numPr>
        <w:tabs>
          <w:tab w:val="num" w:pos="720"/>
        </w:tabs>
        <w:spacing w:line="276" w:lineRule="auto"/>
        <w:ind w:right="425"/>
        <w:jc w:val="both"/>
        <w:rPr>
          <w:rFonts w:ascii="Arial" w:hAnsi="Arial" w:cs="Arial"/>
          <w:sz w:val="22"/>
          <w:szCs w:val="22"/>
        </w:rPr>
      </w:pPr>
      <w:r w:rsidRPr="00FB4018">
        <w:rPr>
          <w:rFonts w:ascii="Arial" w:hAnsi="Arial" w:cs="Arial"/>
          <w:sz w:val="22"/>
          <w:szCs w:val="22"/>
        </w:rPr>
        <w:t>O serviço possui baixo impacto ambiental, por não envolver processos industriais ou geração significativa de poluentes.</w:t>
      </w:r>
    </w:p>
    <w:p w14:paraId="19822266" w14:textId="77777777" w:rsidR="009C70CC" w:rsidRPr="00FB4018" w:rsidRDefault="009C70CC" w:rsidP="00FB4018">
      <w:pPr>
        <w:pStyle w:val="PargrafodaLista"/>
        <w:tabs>
          <w:tab w:val="num" w:pos="720"/>
        </w:tabs>
        <w:spacing w:line="276" w:lineRule="auto"/>
        <w:ind w:left="436" w:right="425"/>
        <w:jc w:val="both"/>
        <w:rPr>
          <w:rFonts w:ascii="Arial" w:hAnsi="Arial" w:cs="Arial"/>
          <w:sz w:val="22"/>
          <w:szCs w:val="22"/>
        </w:rPr>
      </w:pPr>
    </w:p>
    <w:p w14:paraId="5DFD3DF5" w14:textId="77777777" w:rsidR="009C70CC" w:rsidRPr="00FB4018" w:rsidRDefault="009C70CC" w:rsidP="00FB4018">
      <w:pPr>
        <w:spacing w:line="276" w:lineRule="auto"/>
        <w:ind w:left="-1134" w:right="425" w:firstLine="850"/>
        <w:jc w:val="both"/>
        <w:rPr>
          <w:rFonts w:ascii="Arial" w:hAnsi="Arial" w:cs="Arial"/>
          <w:sz w:val="22"/>
          <w:szCs w:val="22"/>
        </w:rPr>
      </w:pPr>
      <w:r w:rsidRPr="00FB4018">
        <w:rPr>
          <w:rFonts w:ascii="Arial" w:hAnsi="Arial" w:cs="Arial"/>
          <w:sz w:val="22"/>
          <w:szCs w:val="22"/>
        </w:rPr>
        <w:t>Assim, a contratação demonstra viabilidade técnica, social, econômica e ambiental, estando alinhada aos princípios da eficiência, sustentabilidade e interesse público.</w:t>
      </w:r>
    </w:p>
    <w:p w14:paraId="32BCEC48" w14:textId="09437A7B" w:rsidR="00CE281E" w:rsidRPr="00FB4018" w:rsidRDefault="00D0016A" w:rsidP="00FB4018">
      <w:pPr>
        <w:spacing w:line="276" w:lineRule="auto"/>
        <w:ind w:left="-1134" w:right="425" w:firstLine="850"/>
        <w:jc w:val="both"/>
        <w:rPr>
          <w:rFonts w:ascii="Arial" w:hAnsi="Arial" w:cs="Arial"/>
          <w:sz w:val="22"/>
          <w:szCs w:val="22"/>
        </w:rPr>
      </w:pPr>
      <w:r w:rsidRPr="00FB4018">
        <w:rPr>
          <w:rFonts w:ascii="Arial" w:hAnsi="Arial" w:cs="Arial"/>
          <w:sz w:val="22"/>
          <w:szCs w:val="22"/>
        </w:rPr>
        <w:tab/>
      </w:r>
    </w:p>
    <w:p w14:paraId="7AA20481" w14:textId="0535AA04" w:rsidR="00A24433" w:rsidRPr="00FB4018" w:rsidRDefault="001D5432" w:rsidP="00FB4018">
      <w:pPr>
        <w:spacing w:line="276" w:lineRule="auto"/>
        <w:ind w:left="-1134" w:right="425"/>
        <w:jc w:val="both"/>
        <w:rPr>
          <w:rFonts w:ascii="Arial" w:hAnsi="Arial" w:cs="Arial"/>
          <w:b/>
          <w:bCs/>
          <w:sz w:val="22"/>
          <w:szCs w:val="22"/>
        </w:rPr>
      </w:pPr>
      <w:r w:rsidRPr="00FB4018">
        <w:rPr>
          <w:rFonts w:ascii="Arial" w:hAnsi="Arial" w:cs="Arial"/>
          <w:b/>
          <w:bCs/>
          <w:sz w:val="22"/>
          <w:szCs w:val="22"/>
        </w:rPr>
        <w:t xml:space="preserve">16 – </w:t>
      </w:r>
      <w:r w:rsidR="00461DC3" w:rsidRPr="00FB4018">
        <w:rPr>
          <w:rFonts w:ascii="Arial" w:hAnsi="Arial" w:cs="Arial"/>
          <w:b/>
          <w:bCs/>
          <w:sz w:val="22"/>
          <w:szCs w:val="22"/>
        </w:rPr>
        <w:t>ANEX</w:t>
      </w:r>
      <w:r w:rsidR="00A24433" w:rsidRPr="00FB4018">
        <w:rPr>
          <w:rFonts w:ascii="Arial" w:hAnsi="Arial" w:cs="Arial"/>
          <w:b/>
          <w:bCs/>
          <w:sz w:val="22"/>
          <w:szCs w:val="22"/>
        </w:rPr>
        <w:t>OS</w:t>
      </w:r>
    </w:p>
    <w:p w14:paraId="17B3BEB5" w14:textId="77777777" w:rsidR="00D0016A" w:rsidRPr="00FB4018" w:rsidRDefault="00D0016A" w:rsidP="00FB4018">
      <w:pPr>
        <w:numPr>
          <w:ilvl w:val="0"/>
          <w:numId w:val="1"/>
        </w:numPr>
        <w:tabs>
          <w:tab w:val="num" w:pos="0"/>
        </w:tabs>
        <w:spacing w:before="100" w:beforeAutospacing="1" w:after="100" w:afterAutospacing="1" w:line="276" w:lineRule="auto"/>
        <w:ind w:left="0" w:hanging="426"/>
        <w:jc w:val="both"/>
        <w:rPr>
          <w:rFonts w:ascii="Arial" w:hAnsi="Arial" w:cs="Arial"/>
          <w:sz w:val="22"/>
          <w:szCs w:val="22"/>
        </w:rPr>
      </w:pPr>
      <w:r w:rsidRPr="00FB4018">
        <w:rPr>
          <w:rFonts w:ascii="Arial" w:hAnsi="Arial" w:cs="Arial"/>
          <w:sz w:val="22"/>
          <w:szCs w:val="22"/>
        </w:rPr>
        <w:t>Mapa de preços;</w:t>
      </w:r>
    </w:p>
    <w:p w14:paraId="73ACF972" w14:textId="77777777" w:rsidR="00D0016A" w:rsidRPr="00FB4018" w:rsidRDefault="00D0016A" w:rsidP="00FB4018">
      <w:pPr>
        <w:numPr>
          <w:ilvl w:val="0"/>
          <w:numId w:val="1"/>
        </w:numPr>
        <w:tabs>
          <w:tab w:val="num" w:pos="0"/>
        </w:tabs>
        <w:spacing w:before="100" w:beforeAutospacing="1" w:after="100" w:afterAutospacing="1" w:line="276" w:lineRule="auto"/>
        <w:ind w:left="0" w:hanging="426"/>
        <w:jc w:val="both"/>
        <w:rPr>
          <w:rFonts w:ascii="Arial" w:hAnsi="Arial" w:cs="Arial"/>
          <w:sz w:val="22"/>
          <w:szCs w:val="22"/>
        </w:rPr>
      </w:pPr>
      <w:r w:rsidRPr="00FB4018">
        <w:rPr>
          <w:rFonts w:ascii="Arial" w:hAnsi="Arial" w:cs="Arial"/>
          <w:sz w:val="22"/>
          <w:szCs w:val="22"/>
        </w:rPr>
        <w:t>Relatório unificado de preço;</w:t>
      </w:r>
    </w:p>
    <w:p w14:paraId="21AFC44A" w14:textId="77777777" w:rsidR="00461DC3" w:rsidRPr="00FB4018" w:rsidRDefault="00461DC3" w:rsidP="00FB4018">
      <w:pPr>
        <w:spacing w:line="276" w:lineRule="auto"/>
        <w:ind w:left="-1134" w:right="425" w:firstLine="850"/>
        <w:jc w:val="both"/>
        <w:rPr>
          <w:rFonts w:ascii="Arial" w:hAnsi="Arial" w:cs="Arial"/>
          <w:bCs/>
          <w:color w:val="FF0000"/>
          <w:sz w:val="22"/>
          <w:szCs w:val="22"/>
        </w:rPr>
      </w:pPr>
    </w:p>
    <w:p w14:paraId="596603DA" w14:textId="0463AA53" w:rsidR="009209D8" w:rsidRPr="00FB4018" w:rsidRDefault="009209D8" w:rsidP="00FB4018">
      <w:pPr>
        <w:spacing w:line="276" w:lineRule="auto"/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FB4018">
        <w:rPr>
          <w:rFonts w:ascii="Arial" w:hAnsi="Arial" w:cs="Arial"/>
          <w:b/>
          <w:bCs/>
          <w:sz w:val="22"/>
          <w:szCs w:val="22"/>
        </w:rPr>
        <w:t>17- RESPONSÁVEIS/ ASSINATURAS</w:t>
      </w:r>
    </w:p>
    <w:p w14:paraId="39AEA15B" w14:textId="58502052" w:rsidR="009209D8" w:rsidRPr="00FB4018" w:rsidRDefault="009209D8" w:rsidP="00FB4018">
      <w:pPr>
        <w:spacing w:line="276" w:lineRule="auto"/>
        <w:ind w:left="-1134"/>
        <w:jc w:val="center"/>
        <w:rPr>
          <w:rFonts w:ascii="Arial" w:hAnsi="Arial" w:cs="Arial"/>
          <w:sz w:val="22"/>
          <w:szCs w:val="22"/>
        </w:rPr>
      </w:pPr>
      <w:r w:rsidRPr="00FB4018">
        <w:rPr>
          <w:rFonts w:ascii="Arial" w:hAnsi="Arial" w:cs="Arial"/>
          <w:sz w:val="22"/>
          <w:szCs w:val="22"/>
        </w:rPr>
        <w:t xml:space="preserve">                                                       Vera Cruz do Oeste,</w:t>
      </w:r>
      <w:r w:rsidR="00A41A88" w:rsidRPr="00FB4018">
        <w:rPr>
          <w:rFonts w:ascii="Arial" w:hAnsi="Arial" w:cs="Arial"/>
          <w:sz w:val="22"/>
          <w:szCs w:val="22"/>
        </w:rPr>
        <w:t>18</w:t>
      </w:r>
      <w:r w:rsidRPr="00FB4018">
        <w:rPr>
          <w:rFonts w:ascii="Arial" w:hAnsi="Arial" w:cs="Arial"/>
          <w:sz w:val="22"/>
          <w:szCs w:val="22"/>
        </w:rPr>
        <w:t xml:space="preserve"> de </w:t>
      </w:r>
      <w:r w:rsidR="00BE3130" w:rsidRPr="00FB4018">
        <w:rPr>
          <w:rFonts w:ascii="Arial" w:hAnsi="Arial" w:cs="Arial"/>
          <w:sz w:val="22"/>
          <w:szCs w:val="22"/>
        </w:rPr>
        <w:t>março</w:t>
      </w:r>
      <w:r w:rsidRPr="00FB4018">
        <w:rPr>
          <w:rFonts w:ascii="Arial" w:hAnsi="Arial" w:cs="Arial"/>
          <w:sz w:val="22"/>
          <w:szCs w:val="22"/>
        </w:rPr>
        <w:t xml:space="preserve"> de 2026                                                          </w:t>
      </w:r>
    </w:p>
    <w:p w14:paraId="7B70EDC2" w14:textId="77777777" w:rsidR="009209D8" w:rsidRPr="00FB4018" w:rsidRDefault="009209D8" w:rsidP="00FB4018">
      <w:pPr>
        <w:spacing w:line="276" w:lineRule="auto"/>
        <w:ind w:left="-1134"/>
        <w:rPr>
          <w:rFonts w:ascii="Arial" w:hAnsi="Arial" w:cs="Arial"/>
          <w:sz w:val="22"/>
          <w:szCs w:val="22"/>
        </w:rPr>
      </w:pPr>
    </w:p>
    <w:p w14:paraId="09BA7A97" w14:textId="51FDA1E9" w:rsidR="009209D8" w:rsidRPr="00FB4018" w:rsidRDefault="009209D8" w:rsidP="00FB4018">
      <w:pPr>
        <w:spacing w:line="276" w:lineRule="auto"/>
        <w:ind w:left="-1134"/>
        <w:rPr>
          <w:rFonts w:ascii="Arial" w:hAnsi="Arial" w:cs="Arial"/>
          <w:sz w:val="22"/>
          <w:szCs w:val="22"/>
        </w:rPr>
      </w:pPr>
      <w:r w:rsidRPr="00FB4018">
        <w:rPr>
          <w:rFonts w:ascii="Arial" w:hAnsi="Arial" w:cs="Arial"/>
          <w:sz w:val="22"/>
          <w:szCs w:val="22"/>
        </w:rPr>
        <w:t>.</w:t>
      </w:r>
    </w:p>
    <w:p w14:paraId="4BAC5EE8" w14:textId="77777777" w:rsidR="009209D8" w:rsidRPr="00FB4018" w:rsidRDefault="009209D8" w:rsidP="00FB4018">
      <w:pPr>
        <w:spacing w:line="276" w:lineRule="auto"/>
        <w:ind w:left="-1134"/>
        <w:rPr>
          <w:rFonts w:ascii="Arial" w:hAnsi="Arial" w:cs="Arial"/>
          <w:sz w:val="22"/>
          <w:szCs w:val="22"/>
        </w:rPr>
      </w:pPr>
    </w:p>
    <w:p w14:paraId="583D8593" w14:textId="77777777" w:rsidR="009209D8" w:rsidRPr="00FB4018" w:rsidRDefault="009209D8" w:rsidP="00FB4018">
      <w:pPr>
        <w:spacing w:line="276" w:lineRule="auto"/>
        <w:ind w:left="-1134"/>
        <w:rPr>
          <w:rFonts w:ascii="Arial" w:hAnsi="Arial" w:cs="Arial"/>
          <w:sz w:val="22"/>
          <w:szCs w:val="22"/>
        </w:rPr>
      </w:pPr>
    </w:p>
    <w:p w14:paraId="46F2DCDD" w14:textId="77777777" w:rsidR="00BE3130" w:rsidRPr="00FB4018" w:rsidRDefault="00BE3130" w:rsidP="00FB4018">
      <w:pPr>
        <w:spacing w:line="276" w:lineRule="auto"/>
        <w:ind w:left="-1134"/>
        <w:rPr>
          <w:rFonts w:ascii="Arial" w:hAnsi="Arial" w:cs="Arial"/>
          <w:sz w:val="22"/>
          <w:szCs w:val="22"/>
        </w:rPr>
      </w:pPr>
    </w:p>
    <w:p w14:paraId="737008A1" w14:textId="77777777" w:rsidR="00BE3130" w:rsidRPr="00FB4018" w:rsidRDefault="00BE3130" w:rsidP="00FB4018">
      <w:pPr>
        <w:spacing w:line="276" w:lineRule="auto"/>
        <w:ind w:left="-1134"/>
        <w:rPr>
          <w:rFonts w:ascii="Arial" w:hAnsi="Arial" w:cs="Arial"/>
          <w:sz w:val="22"/>
          <w:szCs w:val="22"/>
        </w:rPr>
      </w:pPr>
    </w:p>
    <w:p w14:paraId="52128E2C" w14:textId="77777777" w:rsidR="009209D8" w:rsidRPr="00FB4018" w:rsidRDefault="009209D8" w:rsidP="00FB4018">
      <w:pPr>
        <w:spacing w:line="276" w:lineRule="auto"/>
        <w:ind w:left="-1134"/>
        <w:jc w:val="both"/>
        <w:rPr>
          <w:rFonts w:ascii="Arial" w:hAnsi="Arial" w:cs="Arial"/>
          <w:sz w:val="22"/>
          <w:szCs w:val="22"/>
        </w:rPr>
      </w:pPr>
      <w:r w:rsidRPr="00FB4018">
        <w:rPr>
          <w:rFonts w:ascii="Arial" w:hAnsi="Arial" w:cs="Arial"/>
          <w:sz w:val="22"/>
          <w:szCs w:val="22"/>
        </w:rPr>
        <w:t xml:space="preserve">                                                    ___________________                        </w:t>
      </w:r>
    </w:p>
    <w:p w14:paraId="2CE50C3F" w14:textId="77777777" w:rsidR="009209D8" w:rsidRPr="00FB4018" w:rsidRDefault="009209D8" w:rsidP="00FB4018">
      <w:pPr>
        <w:spacing w:line="276" w:lineRule="auto"/>
        <w:ind w:left="-1134"/>
        <w:jc w:val="center"/>
        <w:rPr>
          <w:rFonts w:ascii="Arial" w:hAnsi="Arial" w:cs="Arial"/>
          <w:sz w:val="22"/>
          <w:szCs w:val="22"/>
        </w:rPr>
      </w:pPr>
      <w:r w:rsidRPr="00FB4018">
        <w:rPr>
          <w:rFonts w:ascii="Arial" w:hAnsi="Arial" w:cs="Arial"/>
          <w:sz w:val="22"/>
          <w:szCs w:val="22"/>
        </w:rPr>
        <w:t xml:space="preserve">Leonardo </w:t>
      </w:r>
      <w:proofErr w:type="spellStart"/>
      <w:r w:rsidRPr="00FB4018">
        <w:rPr>
          <w:rFonts w:ascii="Arial" w:hAnsi="Arial" w:cs="Arial"/>
          <w:sz w:val="22"/>
          <w:szCs w:val="22"/>
        </w:rPr>
        <w:t>Felsky</w:t>
      </w:r>
      <w:proofErr w:type="spellEnd"/>
      <w:r w:rsidRPr="00FB4018">
        <w:rPr>
          <w:rFonts w:ascii="Arial" w:hAnsi="Arial" w:cs="Arial"/>
          <w:sz w:val="22"/>
          <w:szCs w:val="22"/>
        </w:rPr>
        <w:t xml:space="preserve"> de Lima</w:t>
      </w:r>
    </w:p>
    <w:p w14:paraId="6A1393B1" w14:textId="77777777" w:rsidR="009209D8" w:rsidRPr="00FB4018" w:rsidRDefault="009209D8" w:rsidP="00FB4018">
      <w:pPr>
        <w:spacing w:line="276" w:lineRule="auto"/>
        <w:ind w:left="-1134"/>
        <w:jc w:val="center"/>
        <w:rPr>
          <w:rFonts w:ascii="Arial" w:hAnsi="Arial" w:cs="Arial"/>
          <w:sz w:val="22"/>
          <w:szCs w:val="22"/>
        </w:rPr>
      </w:pPr>
      <w:r w:rsidRPr="00FB4018">
        <w:rPr>
          <w:rFonts w:ascii="Arial" w:hAnsi="Arial" w:cs="Arial"/>
          <w:sz w:val="22"/>
          <w:szCs w:val="22"/>
        </w:rPr>
        <w:t>Auxiliar Administrativo</w:t>
      </w:r>
    </w:p>
    <w:sectPr w:rsidR="009209D8" w:rsidRPr="00FB4018" w:rsidSect="00FB4018">
      <w:headerReference w:type="default" r:id="rId8"/>
      <w:pgSz w:w="11907" w:h="16840" w:code="9"/>
      <w:pgMar w:top="2127" w:right="567" w:bottom="1418" w:left="226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8D3AAC" w14:textId="77777777" w:rsidR="004E32D5" w:rsidRDefault="004E32D5">
      <w:r>
        <w:separator/>
      </w:r>
    </w:p>
  </w:endnote>
  <w:endnote w:type="continuationSeparator" w:id="0">
    <w:p w14:paraId="6BC9A97E" w14:textId="77777777" w:rsidR="004E32D5" w:rsidRDefault="004E3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60C45A" w14:textId="77777777" w:rsidR="004E32D5" w:rsidRDefault="004E32D5">
      <w:r>
        <w:separator/>
      </w:r>
    </w:p>
  </w:footnote>
  <w:footnote w:type="continuationSeparator" w:id="0">
    <w:p w14:paraId="3680CE53" w14:textId="77777777" w:rsidR="004E32D5" w:rsidRDefault="004E32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36D68" w14:textId="4EF4BD2D" w:rsidR="002B0448" w:rsidRDefault="00A17134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0" allowOverlap="1" wp14:anchorId="50910D26" wp14:editId="1ADDEDB3">
              <wp:simplePos x="0" y="0"/>
              <wp:positionH relativeFrom="column">
                <wp:posOffset>-956310</wp:posOffset>
              </wp:positionH>
              <wp:positionV relativeFrom="paragraph">
                <wp:posOffset>459740</wp:posOffset>
              </wp:positionV>
              <wp:extent cx="6766560" cy="9347200"/>
              <wp:effectExtent l="0" t="0" r="0" b="0"/>
              <wp:wrapNone/>
              <wp:docPr id="4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66560" cy="9347200"/>
                        <a:chOff x="864" y="1296"/>
                        <a:chExt cx="10656" cy="16416"/>
                      </a:xfrm>
                    </wpg:grpSpPr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4" y="1296"/>
                          <a:ext cx="10656" cy="16128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1068" y="17136"/>
                          <a:ext cx="10200" cy="5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95A11A" w14:textId="77777777" w:rsidR="002B0448" w:rsidRPr="003C45E0" w:rsidRDefault="002B0448">
                            <w:pPr>
                              <w:spacing w:before="100"/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</w:pP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</w:t>
                            </w:r>
                            <w:r w:rsid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    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Rua </w:t>
                            </w:r>
                            <w:r w:rsidR="00D626BD"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>Rui Barbosa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, </w:t>
                            </w:r>
                            <w:r w:rsidR="00D626BD"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>202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– Fone/Fax (045) </w:t>
                            </w:r>
                            <w:r w:rsidR="00D626BD"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>3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267-1131 – e-mail: </w:t>
                            </w:r>
                            <w:hyperlink r:id="rId1" w:history="1">
                              <w:r w:rsidR="003C45E0" w:rsidRPr="003C45E0">
                                <w:rPr>
                                  <w:rStyle w:val="Hyperlink"/>
                                  <w:rFonts w:ascii="Arial" w:hAnsi="Arial"/>
                                  <w:sz w:val="15"/>
                                  <w:szCs w:val="15"/>
                                </w:rPr>
                                <w:t>administracao@veracruz.pr.gov.br</w:t>
                              </w:r>
                            </w:hyperlink>
                            <w:r w:rsidR="003C45E0"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- C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>EP 85845-000 – Vera Cruz do Oeste - Paraná</w:t>
                            </w:r>
                          </w:p>
                        </w:txbxContent>
                      </wps:txbx>
                      <wps:bodyPr rot="0" vert="horz" wrap="square" lIns="0" tIns="45720" rIns="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0910D26" id="Group 4" o:spid="_x0000_s1026" style="position:absolute;margin-left:-75.3pt;margin-top:36.2pt;width:532.8pt;height:736pt;z-index:251658240" coordorigin="864,1296" coordsize="10656,164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" o:allowincell="f">
              <v:rect id="Rectangle 5" o:spid="_x0000_s1027" style="position:absolute;left:864;top:1296;width:10656;height:161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" filled="f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8" type="#_x0000_t202" style="position:absolute;left:1068;top:17136;width:10200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" stroked="f">
                <v:textbox inset="0,,0">
                  <w:txbxContent>
                    <w:p w14:paraId="2395A11A" w14:textId="77777777" w:rsidR="002B0448" w:rsidRPr="003C45E0" w:rsidRDefault="002B0448">
                      <w:pPr>
                        <w:spacing w:before="100"/>
                        <w:rPr>
                          <w:rFonts w:ascii="Arial" w:hAnsi="Arial"/>
                          <w:sz w:val="15"/>
                          <w:szCs w:val="15"/>
                        </w:rPr>
                      </w:pP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</w:t>
                      </w:r>
                      <w:r w:rsid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    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Rua </w:t>
                      </w:r>
                      <w:r w:rsidR="00D626BD" w:rsidRPr="003C45E0">
                        <w:rPr>
                          <w:rFonts w:ascii="Arial" w:hAnsi="Arial"/>
                          <w:sz w:val="15"/>
                          <w:szCs w:val="15"/>
                        </w:rPr>
                        <w:t>Rui Barbosa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, </w:t>
                      </w:r>
                      <w:r w:rsidR="00D626BD" w:rsidRPr="003C45E0">
                        <w:rPr>
                          <w:rFonts w:ascii="Arial" w:hAnsi="Arial"/>
                          <w:sz w:val="15"/>
                          <w:szCs w:val="15"/>
                        </w:rPr>
                        <w:t>202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– Fone/Fax (045) </w:t>
                      </w:r>
                      <w:r w:rsidR="00D626BD" w:rsidRPr="003C45E0">
                        <w:rPr>
                          <w:rFonts w:ascii="Arial" w:hAnsi="Arial"/>
                          <w:sz w:val="15"/>
                          <w:szCs w:val="15"/>
                        </w:rPr>
                        <w:t>3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267-1131 – e-mail: </w:t>
                      </w:r>
                      <w:hyperlink r:id="rId2" w:history="1">
                        <w:r w:rsidR="003C45E0" w:rsidRPr="003C45E0">
                          <w:rPr>
                            <w:rStyle w:val="Hyperlink"/>
                            <w:rFonts w:ascii="Arial" w:hAnsi="Arial"/>
                            <w:sz w:val="15"/>
                            <w:szCs w:val="15"/>
                          </w:rPr>
                          <w:t>administracao@veracruz.pr.gov.br</w:t>
                        </w:r>
                      </w:hyperlink>
                      <w:r w:rsidR="003C45E0"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- C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>EP 85845-000 – Vera Cruz do Oeste - Paraná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7B25DE4" wp14:editId="5F0699DB">
              <wp:simplePos x="0" y="0"/>
              <wp:positionH relativeFrom="column">
                <wp:posOffset>725805</wp:posOffset>
              </wp:positionH>
              <wp:positionV relativeFrom="paragraph">
                <wp:posOffset>463550</wp:posOffset>
              </wp:positionV>
              <wp:extent cx="2377440" cy="257175"/>
              <wp:effectExtent l="0" t="0" r="0" b="0"/>
              <wp:wrapNone/>
              <wp:docPr id="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7440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2DAD3A" w14:textId="77777777" w:rsidR="002B0448" w:rsidRDefault="002B0448">
                          <w:pPr>
                            <w:pStyle w:val="Corpodetexto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CNPJ: 78.101.821/0001-01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7B25DE4" id="Text Box 8" o:spid="_x0000_s1029" type="#_x0000_t202" style="position:absolute;margin-left:57.15pt;margin-top:36.5pt;width:187.2pt;height:2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" o:allowincell="f" stroked="f">
              <v:textbox>
                <w:txbxContent>
                  <w:p w14:paraId="712DAD3A" w14:textId="77777777" w:rsidR="002B0448" w:rsidRDefault="002B0448">
                    <w:pPr>
                      <w:pStyle w:val="Corpodetexto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CNPJ: 78.101.821/0001-01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40C8F408" wp14:editId="5487F830">
              <wp:simplePos x="0" y="0"/>
              <wp:positionH relativeFrom="column">
                <wp:posOffset>4098925</wp:posOffset>
              </wp:positionH>
              <wp:positionV relativeFrom="paragraph">
                <wp:posOffset>443865</wp:posOffset>
              </wp:positionV>
              <wp:extent cx="2377440" cy="25717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7440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814070" w14:textId="77777777" w:rsidR="002B0448" w:rsidRDefault="002B0448">
                          <w:pPr>
                            <w:pStyle w:val="Corpodetexto"/>
                            <w:rPr>
                              <w:sz w:val="20"/>
                            </w:rPr>
                          </w:pPr>
                          <w:r>
                            <w:rPr>
                              <w:b/>
                              <w:sz w:val="22"/>
                            </w:rPr>
                            <w:t xml:space="preserve">   </w:t>
                          </w:r>
                          <w:r>
                            <w:rPr>
                              <w:sz w:val="20"/>
                            </w:rPr>
                            <w:t>ESTADO DO PARANÁ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0C8F408" id="Text Box 2" o:spid="_x0000_s1030" type="#_x0000_t202" style="position:absolute;margin-left:322.75pt;margin-top:34.95pt;width:187.2pt;height:20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" o:allowincell="f" stroked="f">
              <v:textbox>
                <w:txbxContent>
                  <w:p w14:paraId="51814070" w14:textId="77777777" w:rsidR="002B0448" w:rsidRDefault="002B0448">
                    <w:pPr>
                      <w:pStyle w:val="Corpodetexto"/>
                      <w:rPr>
                        <w:sz w:val="20"/>
                      </w:rPr>
                    </w:pPr>
                    <w:r>
                      <w:rPr>
                        <w:b/>
                        <w:sz w:val="22"/>
                      </w:rPr>
                      <w:t xml:space="preserve">   </w:t>
                    </w:r>
                    <w:r>
                      <w:rPr>
                        <w:sz w:val="20"/>
                      </w:rPr>
                      <w:t>ESTADO DO PARANÁ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7846A893" wp14:editId="2F2EE486">
              <wp:simplePos x="0" y="0"/>
              <wp:positionH relativeFrom="column">
                <wp:posOffset>708025</wp:posOffset>
              </wp:positionH>
              <wp:positionV relativeFrom="paragraph">
                <wp:posOffset>6985</wp:posOffset>
              </wp:positionV>
              <wp:extent cx="5120640" cy="71755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20640" cy="717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C91F52" w14:textId="77777777" w:rsidR="002B0448" w:rsidRDefault="002B0448">
                          <w:pPr>
                            <w:pStyle w:val="Ttulo1"/>
                            <w:spacing w:before="100"/>
                            <w:rPr>
                              <w:rFonts w:ascii="Arial" w:hAnsi="Arial"/>
                              <w:b w:val="0"/>
                              <w:sz w:val="52"/>
                            </w:rPr>
                          </w:pPr>
                          <w:r>
                            <w:rPr>
                              <w:rFonts w:ascii="Arial" w:hAnsi="Arial"/>
                              <w:b w:val="0"/>
                              <w:sz w:val="52"/>
                            </w:rPr>
                            <w:t>Município de Vera Cruz do Oeste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46A893" id="Text Box 1" o:spid="_x0000_s1031" type="#_x0000_t202" style="position:absolute;margin-left:55.75pt;margin-top:.55pt;width:403.2pt;height:5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" o:allowincell="f" stroked="f">
              <v:textbox>
                <w:txbxContent>
                  <w:p w14:paraId="04C91F52" w14:textId="77777777" w:rsidR="002B0448" w:rsidRDefault="002B0448">
                    <w:pPr>
                      <w:pStyle w:val="Ttulo1"/>
                      <w:spacing w:before="100"/>
                      <w:rPr>
                        <w:rFonts w:ascii="Arial" w:hAnsi="Arial"/>
                        <w:b w:val="0"/>
                        <w:sz w:val="52"/>
                      </w:rPr>
                    </w:pPr>
                    <w:r>
                      <w:rPr>
                        <w:rFonts w:ascii="Arial" w:hAnsi="Arial"/>
                        <w:b w:val="0"/>
                        <w:sz w:val="52"/>
                      </w:rPr>
                      <w:t>Município de Vera Cruz do Oeste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0" locked="0" layoutInCell="0" allowOverlap="1" wp14:anchorId="49BE0F28" wp14:editId="08844115">
          <wp:simplePos x="0" y="0"/>
          <wp:positionH relativeFrom="column">
            <wp:posOffset>-297815</wp:posOffset>
          </wp:positionH>
          <wp:positionV relativeFrom="paragraph">
            <wp:posOffset>43180</wp:posOffset>
          </wp:positionV>
          <wp:extent cx="888365" cy="857885"/>
          <wp:effectExtent l="0" t="0" r="0" b="0"/>
          <wp:wrapNone/>
          <wp:docPr id="1896637586" name="Imagem 18966375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8365" cy="857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noProof/>
      </w:rPr>
      <w:object w:dxaOrig="1440" w:dyaOrig="1440" w14:anchorId="1B583FD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-17.6pt;margin-top:33.6pt;width:10.5pt;height:27.25pt;z-index:251657216;mso-position-horizontal-relative:text;mso-position-vertical-relative:text" o:allowincell="f">
          <v:imagedata r:id="rId4" o:title=""/>
        </v:shape>
        <o:OLEObject Type="Embed" ProgID="PBrush" ShapeID="_x0000_s1027" DrawAspect="Content" ObjectID="_1838783050" r:id="rId5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07490"/>
    <w:multiLevelType w:val="hybridMultilevel"/>
    <w:tmpl w:val="EE026E34"/>
    <w:lvl w:ilvl="0" w:tplc="0416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1B622E54"/>
    <w:multiLevelType w:val="hybridMultilevel"/>
    <w:tmpl w:val="28FA79DA"/>
    <w:lvl w:ilvl="0" w:tplc="0416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2" w15:restartNumberingAfterBreak="0">
    <w:nsid w:val="23C62285"/>
    <w:multiLevelType w:val="hybridMultilevel"/>
    <w:tmpl w:val="2676FF9E"/>
    <w:lvl w:ilvl="0" w:tplc="0416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393A289B"/>
    <w:multiLevelType w:val="hybridMultilevel"/>
    <w:tmpl w:val="E3246604"/>
    <w:lvl w:ilvl="0" w:tplc="0416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 w15:restartNumberingAfterBreak="0">
    <w:nsid w:val="3D9C59B7"/>
    <w:multiLevelType w:val="multilevel"/>
    <w:tmpl w:val="0CB26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04B3BF8"/>
    <w:multiLevelType w:val="hybridMultilevel"/>
    <w:tmpl w:val="6E0E8DFE"/>
    <w:lvl w:ilvl="0" w:tplc="0416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6" w15:restartNumberingAfterBreak="0">
    <w:nsid w:val="50F76084"/>
    <w:multiLevelType w:val="hybridMultilevel"/>
    <w:tmpl w:val="0692730C"/>
    <w:lvl w:ilvl="0" w:tplc="0416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7" w15:restartNumberingAfterBreak="0">
    <w:nsid w:val="5ED973B8"/>
    <w:multiLevelType w:val="hybridMultilevel"/>
    <w:tmpl w:val="DFF8EBE4"/>
    <w:lvl w:ilvl="0" w:tplc="4C609214">
      <w:start w:val="1"/>
      <w:numFmt w:val="upperLetter"/>
      <w:lvlText w:val="%1)"/>
      <w:lvlJc w:val="left"/>
      <w:pPr>
        <w:ind w:left="436" w:hanging="360"/>
      </w:pPr>
      <w:rPr>
        <w:rFonts w:ascii="Arial" w:eastAsia="Times New Roman" w:hAnsi="Arial" w:cs="Arial"/>
      </w:rPr>
    </w:lvl>
    <w:lvl w:ilvl="1" w:tplc="04160019" w:tentative="1">
      <w:start w:val="1"/>
      <w:numFmt w:val="lowerLetter"/>
      <w:lvlText w:val="%2."/>
      <w:lvlJc w:val="left"/>
      <w:pPr>
        <w:ind w:left="1156" w:hanging="360"/>
      </w:pPr>
    </w:lvl>
    <w:lvl w:ilvl="2" w:tplc="0416001B" w:tentative="1">
      <w:start w:val="1"/>
      <w:numFmt w:val="lowerRoman"/>
      <w:lvlText w:val="%3."/>
      <w:lvlJc w:val="right"/>
      <w:pPr>
        <w:ind w:left="1876" w:hanging="180"/>
      </w:pPr>
    </w:lvl>
    <w:lvl w:ilvl="3" w:tplc="0416000F" w:tentative="1">
      <w:start w:val="1"/>
      <w:numFmt w:val="decimal"/>
      <w:lvlText w:val="%4."/>
      <w:lvlJc w:val="left"/>
      <w:pPr>
        <w:ind w:left="2596" w:hanging="360"/>
      </w:pPr>
    </w:lvl>
    <w:lvl w:ilvl="4" w:tplc="04160019" w:tentative="1">
      <w:start w:val="1"/>
      <w:numFmt w:val="lowerLetter"/>
      <w:lvlText w:val="%5."/>
      <w:lvlJc w:val="left"/>
      <w:pPr>
        <w:ind w:left="3316" w:hanging="360"/>
      </w:pPr>
    </w:lvl>
    <w:lvl w:ilvl="5" w:tplc="0416001B" w:tentative="1">
      <w:start w:val="1"/>
      <w:numFmt w:val="lowerRoman"/>
      <w:lvlText w:val="%6."/>
      <w:lvlJc w:val="right"/>
      <w:pPr>
        <w:ind w:left="4036" w:hanging="180"/>
      </w:pPr>
    </w:lvl>
    <w:lvl w:ilvl="6" w:tplc="0416000F" w:tentative="1">
      <w:start w:val="1"/>
      <w:numFmt w:val="decimal"/>
      <w:lvlText w:val="%7."/>
      <w:lvlJc w:val="left"/>
      <w:pPr>
        <w:ind w:left="4756" w:hanging="360"/>
      </w:pPr>
    </w:lvl>
    <w:lvl w:ilvl="7" w:tplc="04160019" w:tentative="1">
      <w:start w:val="1"/>
      <w:numFmt w:val="lowerLetter"/>
      <w:lvlText w:val="%8."/>
      <w:lvlJc w:val="left"/>
      <w:pPr>
        <w:ind w:left="5476" w:hanging="360"/>
      </w:pPr>
    </w:lvl>
    <w:lvl w:ilvl="8" w:tplc="0416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8" w15:restartNumberingAfterBreak="0">
    <w:nsid w:val="771E78D6"/>
    <w:multiLevelType w:val="hybridMultilevel"/>
    <w:tmpl w:val="7674A64C"/>
    <w:lvl w:ilvl="0" w:tplc="5E44C8F2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796" w:hanging="360"/>
      </w:pPr>
    </w:lvl>
    <w:lvl w:ilvl="2" w:tplc="0416001B" w:tentative="1">
      <w:start w:val="1"/>
      <w:numFmt w:val="lowerRoman"/>
      <w:lvlText w:val="%3."/>
      <w:lvlJc w:val="right"/>
      <w:pPr>
        <w:ind w:left="1516" w:hanging="180"/>
      </w:pPr>
    </w:lvl>
    <w:lvl w:ilvl="3" w:tplc="0416000F" w:tentative="1">
      <w:start w:val="1"/>
      <w:numFmt w:val="decimal"/>
      <w:lvlText w:val="%4."/>
      <w:lvlJc w:val="left"/>
      <w:pPr>
        <w:ind w:left="2236" w:hanging="360"/>
      </w:pPr>
    </w:lvl>
    <w:lvl w:ilvl="4" w:tplc="04160019" w:tentative="1">
      <w:start w:val="1"/>
      <w:numFmt w:val="lowerLetter"/>
      <w:lvlText w:val="%5."/>
      <w:lvlJc w:val="left"/>
      <w:pPr>
        <w:ind w:left="2956" w:hanging="360"/>
      </w:pPr>
    </w:lvl>
    <w:lvl w:ilvl="5" w:tplc="0416001B" w:tentative="1">
      <w:start w:val="1"/>
      <w:numFmt w:val="lowerRoman"/>
      <w:lvlText w:val="%6."/>
      <w:lvlJc w:val="right"/>
      <w:pPr>
        <w:ind w:left="3676" w:hanging="180"/>
      </w:pPr>
    </w:lvl>
    <w:lvl w:ilvl="6" w:tplc="0416000F" w:tentative="1">
      <w:start w:val="1"/>
      <w:numFmt w:val="decimal"/>
      <w:lvlText w:val="%7."/>
      <w:lvlJc w:val="left"/>
      <w:pPr>
        <w:ind w:left="4396" w:hanging="360"/>
      </w:pPr>
    </w:lvl>
    <w:lvl w:ilvl="7" w:tplc="04160019" w:tentative="1">
      <w:start w:val="1"/>
      <w:numFmt w:val="lowerLetter"/>
      <w:lvlText w:val="%8."/>
      <w:lvlJc w:val="left"/>
      <w:pPr>
        <w:ind w:left="5116" w:hanging="360"/>
      </w:pPr>
    </w:lvl>
    <w:lvl w:ilvl="8" w:tplc="0416001B" w:tentative="1">
      <w:start w:val="1"/>
      <w:numFmt w:val="lowerRoman"/>
      <w:lvlText w:val="%9."/>
      <w:lvlJc w:val="right"/>
      <w:pPr>
        <w:ind w:left="5836" w:hanging="180"/>
      </w:pPr>
    </w:lvl>
  </w:abstractNum>
  <w:num w:numId="1" w16cid:durableId="595401602">
    <w:abstractNumId w:val="4"/>
  </w:num>
  <w:num w:numId="2" w16cid:durableId="538007159">
    <w:abstractNumId w:val="7"/>
  </w:num>
  <w:num w:numId="3" w16cid:durableId="859466360">
    <w:abstractNumId w:val="5"/>
  </w:num>
  <w:num w:numId="4" w16cid:durableId="834875551">
    <w:abstractNumId w:val="0"/>
  </w:num>
  <w:num w:numId="5" w16cid:durableId="400444371">
    <w:abstractNumId w:val="1"/>
  </w:num>
  <w:num w:numId="6" w16cid:durableId="352999770">
    <w:abstractNumId w:val="2"/>
  </w:num>
  <w:num w:numId="7" w16cid:durableId="1014192078">
    <w:abstractNumId w:val="3"/>
  </w:num>
  <w:num w:numId="8" w16cid:durableId="117572645">
    <w:abstractNumId w:val="8"/>
  </w:num>
  <w:num w:numId="9" w16cid:durableId="963804647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EB3"/>
    <w:rsid w:val="00000737"/>
    <w:rsid w:val="00004848"/>
    <w:rsid w:val="00007ABB"/>
    <w:rsid w:val="00011653"/>
    <w:rsid w:val="00011861"/>
    <w:rsid w:val="00013908"/>
    <w:rsid w:val="00014520"/>
    <w:rsid w:val="00025A4C"/>
    <w:rsid w:val="00027594"/>
    <w:rsid w:val="000301EF"/>
    <w:rsid w:val="00032729"/>
    <w:rsid w:val="0003302E"/>
    <w:rsid w:val="00037F68"/>
    <w:rsid w:val="00037FB3"/>
    <w:rsid w:val="000409DD"/>
    <w:rsid w:val="00041B6C"/>
    <w:rsid w:val="00042AC5"/>
    <w:rsid w:val="00042E0E"/>
    <w:rsid w:val="00044E80"/>
    <w:rsid w:val="00045D80"/>
    <w:rsid w:val="00050402"/>
    <w:rsid w:val="00050BBD"/>
    <w:rsid w:val="000517B6"/>
    <w:rsid w:val="000519CE"/>
    <w:rsid w:val="000536B0"/>
    <w:rsid w:val="00054815"/>
    <w:rsid w:val="000573BD"/>
    <w:rsid w:val="00057958"/>
    <w:rsid w:val="000601DD"/>
    <w:rsid w:val="0006113A"/>
    <w:rsid w:val="00067AC9"/>
    <w:rsid w:val="00073F1F"/>
    <w:rsid w:val="00081436"/>
    <w:rsid w:val="00085993"/>
    <w:rsid w:val="000860E8"/>
    <w:rsid w:val="00090894"/>
    <w:rsid w:val="00092133"/>
    <w:rsid w:val="0009318E"/>
    <w:rsid w:val="00093D16"/>
    <w:rsid w:val="00095033"/>
    <w:rsid w:val="000952AD"/>
    <w:rsid w:val="00095825"/>
    <w:rsid w:val="0009691A"/>
    <w:rsid w:val="000A1E82"/>
    <w:rsid w:val="000A430F"/>
    <w:rsid w:val="000A4F94"/>
    <w:rsid w:val="000A5BE8"/>
    <w:rsid w:val="000A5D62"/>
    <w:rsid w:val="000A604E"/>
    <w:rsid w:val="000B1EEA"/>
    <w:rsid w:val="000B255A"/>
    <w:rsid w:val="000B3A6D"/>
    <w:rsid w:val="000B3FB0"/>
    <w:rsid w:val="000B5C70"/>
    <w:rsid w:val="000C07F5"/>
    <w:rsid w:val="000C0CF3"/>
    <w:rsid w:val="000C1337"/>
    <w:rsid w:val="000C2AC1"/>
    <w:rsid w:val="000C412C"/>
    <w:rsid w:val="000C4B3D"/>
    <w:rsid w:val="000C7B28"/>
    <w:rsid w:val="000D1599"/>
    <w:rsid w:val="000D2353"/>
    <w:rsid w:val="000D2CBC"/>
    <w:rsid w:val="000D4596"/>
    <w:rsid w:val="000D5E63"/>
    <w:rsid w:val="000D6367"/>
    <w:rsid w:val="000D6CD4"/>
    <w:rsid w:val="000E0829"/>
    <w:rsid w:val="000E1330"/>
    <w:rsid w:val="000E277B"/>
    <w:rsid w:val="000E35C5"/>
    <w:rsid w:val="000E3A99"/>
    <w:rsid w:val="000E45AA"/>
    <w:rsid w:val="000E5151"/>
    <w:rsid w:val="000F015E"/>
    <w:rsid w:val="000F07A0"/>
    <w:rsid w:val="000F3AEA"/>
    <w:rsid w:val="000F4549"/>
    <w:rsid w:val="00102C66"/>
    <w:rsid w:val="0010629B"/>
    <w:rsid w:val="00110AF0"/>
    <w:rsid w:val="00110BA5"/>
    <w:rsid w:val="00113380"/>
    <w:rsid w:val="00114BA9"/>
    <w:rsid w:val="001162DE"/>
    <w:rsid w:val="00121AA7"/>
    <w:rsid w:val="00122F90"/>
    <w:rsid w:val="0012461A"/>
    <w:rsid w:val="00125D53"/>
    <w:rsid w:val="00125F88"/>
    <w:rsid w:val="001310D9"/>
    <w:rsid w:val="00132CAA"/>
    <w:rsid w:val="0013446E"/>
    <w:rsid w:val="0013484F"/>
    <w:rsid w:val="00134877"/>
    <w:rsid w:val="00135A0F"/>
    <w:rsid w:val="00135DF6"/>
    <w:rsid w:val="001360B1"/>
    <w:rsid w:val="00137AC9"/>
    <w:rsid w:val="00140F3F"/>
    <w:rsid w:val="00143A1D"/>
    <w:rsid w:val="00143B07"/>
    <w:rsid w:val="0014525B"/>
    <w:rsid w:val="00145BE4"/>
    <w:rsid w:val="0014630C"/>
    <w:rsid w:val="00147D55"/>
    <w:rsid w:val="00150E86"/>
    <w:rsid w:val="00151BAE"/>
    <w:rsid w:val="00164DBE"/>
    <w:rsid w:val="00166946"/>
    <w:rsid w:val="00166DEC"/>
    <w:rsid w:val="00173D70"/>
    <w:rsid w:val="001805AF"/>
    <w:rsid w:val="00185037"/>
    <w:rsid w:val="0019288C"/>
    <w:rsid w:val="001945EF"/>
    <w:rsid w:val="00195B68"/>
    <w:rsid w:val="00197570"/>
    <w:rsid w:val="001A026B"/>
    <w:rsid w:val="001A1757"/>
    <w:rsid w:val="001A1F06"/>
    <w:rsid w:val="001A7C3D"/>
    <w:rsid w:val="001B0E7C"/>
    <w:rsid w:val="001C1E0B"/>
    <w:rsid w:val="001C3588"/>
    <w:rsid w:val="001C7A3C"/>
    <w:rsid w:val="001C7CA8"/>
    <w:rsid w:val="001D388F"/>
    <w:rsid w:val="001D4710"/>
    <w:rsid w:val="001D488C"/>
    <w:rsid w:val="001D4F8F"/>
    <w:rsid w:val="001D5432"/>
    <w:rsid w:val="001E1581"/>
    <w:rsid w:val="001E2719"/>
    <w:rsid w:val="001E2D26"/>
    <w:rsid w:val="001E5541"/>
    <w:rsid w:val="001E5FD8"/>
    <w:rsid w:val="001E6ECA"/>
    <w:rsid w:val="001F028C"/>
    <w:rsid w:val="001F24B5"/>
    <w:rsid w:val="001F3E2F"/>
    <w:rsid w:val="001F7C63"/>
    <w:rsid w:val="0020416C"/>
    <w:rsid w:val="00204BDD"/>
    <w:rsid w:val="0020701B"/>
    <w:rsid w:val="0021080E"/>
    <w:rsid w:val="00212D2F"/>
    <w:rsid w:val="00213386"/>
    <w:rsid w:val="0021781A"/>
    <w:rsid w:val="0022231A"/>
    <w:rsid w:val="00226FCF"/>
    <w:rsid w:val="0023085F"/>
    <w:rsid w:val="00234141"/>
    <w:rsid w:val="00244A16"/>
    <w:rsid w:val="00244F66"/>
    <w:rsid w:val="0024611F"/>
    <w:rsid w:val="00246D1E"/>
    <w:rsid w:val="00246D57"/>
    <w:rsid w:val="00252256"/>
    <w:rsid w:val="00255D13"/>
    <w:rsid w:val="00261DD7"/>
    <w:rsid w:val="002634B0"/>
    <w:rsid w:val="0026521E"/>
    <w:rsid w:val="00265D36"/>
    <w:rsid w:val="00266ABE"/>
    <w:rsid w:val="00266C1C"/>
    <w:rsid w:val="0027457B"/>
    <w:rsid w:val="00274D98"/>
    <w:rsid w:val="00281ABD"/>
    <w:rsid w:val="00283484"/>
    <w:rsid w:val="00283B11"/>
    <w:rsid w:val="002874D3"/>
    <w:rsid w:val="0029095B"/>
    <w:rsid w:val="00291342"/>
    <w:rsid w:val="0029375A"/>
    <w:rsid w:val="002944C5"/>
    <w:rsid w:val="0029496C"/>
    <w:rsid w:val="00294A9A"/>
    <w:rsid w:val="00296A3B"/>
    <w:rsid w:val="00297DE4"/>
    <w:rsid w:val="002A0A47"/>
    <w:rsid w:val="002A2B10"/>
    <w:rsid w:val="002A3A55"/>
    <w:rsid w:val="002A6C7D"/>
    <w:rsid w:val="002B0448"/>
    <w:rsid w:val="002B1973"/>
    <w:rsid w:val="002B1A83"/>
    <w:rsid w:val="002B3B9C"/>
    <w:rsid w:val="002B5D00"/>
    <w:rsid w:val="002B6772"/>
    <w:rsid w:val="002B748C"/>
    <w:rsid w:val="002B7CBA"/>
    <w:rsid w:val="002C06D9"/>
    <w:rsid w:val="002C10E8"/>
    <w:rsid w:val="002C66B3"/>
    <w:rsid w:val="002C7284"/>
    <w:rsid w:val="002C7349"/>
    <w:rsid w:val="002D13D5"/>
    <w:rsid w:val="002D2631"/>
    <w:rsid w:val="002D549D"/>
    <w:rsid w:val="002D739C"/>
    <w:rsid w:val="002E1120"/>
    <w:rsid w:val="002E2BFC"/>
    <w:rsid w:val="002E3C0C"/>
    <w:rsid w:val="002E4040"/>
    <w:rsid w:val="002E5681"/>
    <w:rsid w:val="002F0748"/>
    <w:rsid w:val="002F45B1"/>
    <w:rsid w:val="002F46C7"/>
    <w:rsid w:val="002F528B"/>
    <w:rsid w:val="002F5DCD"/>
    <w:rsid w:val="002F6CDB"/>
    <w:rsid w:val="002F703F"/>
    <w:rsid w:val="00301EC3"/>
    <w:rsid w:val="00302E7F"/>
    <w:rsid w:val="00303F75"/>
    <w:rsid w:val="00304763"/>
    <w:rsid w:val="00307B01"/>
    <w:rsid w:val="00311BCC"/>
    <w:rsid w:val="00313819"/>
    <w:rsid w:val="0031382D"/>
    <w:rsid w:val="0032006B"/>
    <w:rsid w:val="00320EDC"/>
    <w:rsid w:val="00325845"/>
    <w:rsid w:val="00325FC3"/>
    <w:rsid w:val="00326C1B"/>
    <w:rsid w:val="003342E4"/>
    <w:rsid w:val="003360B2"/>
    <w:rsid w:val="0034294D"/>
    <w:rsid w:val="00347224"/>
    <w:rsid w:val="003476B7"/>
    <w:rsid w:val="00347EB5"/>
    <w:rsid w:val="00350CDF"/>
    <w:rsid w:val="003534E8"/>
    <w:rsid w:val="00353EB9"/>
    <w:rsid w:val="0035463A"/>
    <w:rsid w:val="003569C9"/>
    <w:rsid w:val="003571B7"/>
    <w:rsid w:val="003604AF"/>
    <w:rsid w:val="00360A97"/>
    <w:rsid w:val="00360BAA"/>
    <w:rsid w:val="003655B3"/>
    <w:rsid w:val="00373635"/>
    <w:rsid w:val="003763A6"/>
    <w:rsid w:val="003806E4"/>
    <w:rsid w:val="00382E59"/>
    <w:rsid w:val="00384F8E"/>
    <w:rsid w:val="0038520B"/>
    <w:rsid w:val="00385666"/>
    <w:rsid w:val="00385938"/>
    <w:rsid w:val="00386616"/>
    <w:rsid w:val="00387BB6"/>
    <w:rsid w:val="003902AC"/>
    <w:rsid w:val="003945A7"/>
    <w:rsid w:val="003955BF"/>
    <w:rsid w:val="00396B78"/>
    <w:rsid w:val="00397EC4"/>
    <w:rsid w:val="003A05C8"/>
    <w:rsid w:val="003A07E0"/>
    <w:rsid w:val="003A0AE0"/>
    <w:rsid w:val="003A2320"/>
    <w:rsid w:val="003A442F"/>
    <w:rsid w:val="003A6896"/>
    <w:rsid w:val="003A7473"/>
    <w:rsid w:val="003A7489"/>
    <w:rsid w:val="003B3433"/>
    <w:rsid w:val="003B50A7"/>
    <w:rsid w:val="003B5491"/>
    <w:rsid w:val="003C2387"/>
    <w:rsid w:val="003C4070"/>
    <w:rsid w:val="003C45E0"/>
    <w:rsid w:val="003C64DF"/>
    <w:rsid w:val="003D127B"/>
    <w:rsid w:val="003E2ACC"/>
    <w:rsid w:val="003E7FAF"/>
    <w:rsid w:val="003F28A1"/>
    <w:rsid w:val="003F32BE"/>
    <w:rsid w:val="003F3C90"/>
    <w:rsid w:val="003F3FBB"/>
    <w:rsid w:val="003F46D6"/>
    <w:rsid w:val="003F67FC"/>
    <w:rsid w:val="00402CA9"/>
    <w:rsid w:val="00402E21"/>
    <w:rsid w:val="004037D8"/>
    <w:rsid w:val="0040461A"/>
    <w:rsid w:val="004105C9"/>
    <w:rsid w:val="00411ECE"/>
    <w:rsid w:val="00411F9E"/>
    <w:rsid w:val="004137FC"/>
    <w:rsid w:val="00413BC9"/>
    <w:rsid w:val="004149F3"/>
    <w:rsid w:val="00416545"/>
    <w:rsid w:val="00420559"/>
    <w:rsid w:val="00422853"/>
    <w:rsid w:val="0042346D"/>
    <w:rsid w:val="00423E42"/>
    <w:rsid w:val="004270D8"/>
    <w:rsid w:val="00427FDD"/>
    <w:rsid w:val="00433C76"/>
    <w:rsid w:val="00440B50"/>
    <w:rsid w:val="004432C3"/>
    <w:rsid w:val="00446586"/>
    <w:rsid w:val="00453177"/>
    <w:rsid w:val="00455902"/>
    <w:rsid w:val="00456D78"/>
    <w:rsid w:val="00457579"/>
    <w:rsid w:val="00460623"/>
    <w:rsid w:val="00461DC3"/>
    <w:rsid w:val="00464108"/>
    <w:rsid w:val="00465E74"/>
    <w:rsid w:val="00470BBF"/>
    <w:rsid w:val="00471933"/>
    <w:rsid w:val="00473BDC"/>
    <w:rsid w:val="0047684C"/>
    <w:rsid w:val="0048045A"/>
    <w:rsid w:val="00481458"/>
    <w:rsid w:val="004815B5"/>
    <w:rsid w:val="00482063"/>
    <w:rsid w:val="004825FF"/>
    <w:rsid w:val="00482F78"/>
    <w:rsid w:val="00483695"/>
    <w:rsid w:val="00484C82"/>
    <w:rsid w:val="00485DE6"/>
    <w:rsid w:val="00487172"/>
    <w:rsid w:val="00492E24"/>
    <w:rsid w:val="00493B48"/>
    <w:rsid w:val="00493E0A"/>
    <w:rsid w:val="00493F56"/>
    <w:rsid w:val="00494920"/>
    <w:rsid w:val="00495CBA"/>
    <w:rsid w:val="004969DC"/>
    <w:rsid w:val="00496E02"/>
    <w:rsid w:val="00497CF0"/>
    <w:rsid w:val="004A0CFE"/>
    <w:rsid w:val="004A0F48"/>
    <w:rsid w:val="004B06D8"/>
    <w:rsid w:val="004B2475"/>
    <w:rsid w:val="004B2B07"/>
    <w:rsid w:val="004B39E0"/>
    <w:rsid w:val="004B4401"/>
    <w:rsid w:val="004B57B1"/>
    <w:rsid w:val="004B7B00"/>
    <w:rsid w:val="004C123A"/>
    <w:rsid w:val="004C2481"/>
    <w:rsid w:val="004C451B"/>
    <w:rsid w:val="004C5738"/>
    <w:rsid w:val="004D14C9"/>
    <w:rsid w:val="004D20E2"/>
    <w:rsid w:val="004D2255"/>
    <w:rsid w:val="004D59FA"/>
    <w:rsid w:val="004E0701"/>
    <w:rsid w:val="004E32D5"/>
    <w:rsid w:val="004E552D"/>
    <w:rsid w:val="004E7DA7"/>
    <w:rsid w:val="004E7DAB"/>
    <w:rsid w:val="004F0623"/>
    <w:rsid w:val="004F2939"/>
    <w:rsid w:val="004F2CE8"/>
    <w:rsid w:val="005001EE"/>
    <w:rsid w:val="0050197C"/>
    <w:rsid w:val="00502D0C"/>
    <w:rsid w:val="00504C1C"/>
    <w:rsid w:val="00505AD2"/>
    <w:rsid w:val="00507DE2"/>
    <w:rsid w:val="00510021"/>
    <w:rsid w:val="00514C85"/>
    <w:rsid w:val="005170B0"/>
    <w:rsid w:val="00517D8A"/>
    <w:rsid w:val="00520605"/>
    <w:rsid w:val="0052184F"/>
    <w:rsid w:val="005267FD"/>
    <w:rsid w:val="00530D54"/>
    <w:rsid w:val="00531356"/>
    <w:rsid w:val="0053169E"/>
    <w:rsid w:val="00533C2F"/>
    <w:rsid w:val="005340F3"/>
    <w:rsid w:val="005350A3"/>
    <w:rsid w:val="00536020"/>
    <w:rsid w:val="00545BDA"/>
    <w:rsid w:val="005465D6"/>
    <w:rsid w:val="005504A9"/>
    <w:rsid w:val="00553330"/>
    <w:rsid w:val="00561914"/>
    <w:rsid w:val="00561BE4"/>
    <w:rsid w:val="005622EB"/>
    <w:rsid w:val="00564E4C"/>
    <w:rsid w:val="00566E48"/>
    <w:rsid w:val="00570936"/>
    <w:rsid w:val="0057279E"/>
    <w:rsid w:val="00573A17"/>
    <w:rsid w:val="005758FE"/>
    <w:rsid w:val="00582260"/>
    <w:rsid w:val="00583378"/>
    <w:rsid w:val="00590E6B"/>
    <w:rsid w:val="005A0716"/>
    <w:rsid w:val="005A0EB3"/>
    <w:rsid w:val="005A23E9"/>
    <w:rsid w:val="005A24C7"/>
    <w:rsid w:val="005A5EFC"/>
    <w:rsid w:val="005B1382"/>
    <w:rsid w:val="005B1455"/>
    <w:rsid w:val="005B162E"/>
    <w:rsid w:val="005B1B8D"/>
    <w:rsid w:val="005B2CB1"/>
    <w:rsid w:val="005C2D5D"/>
    <w:rsid w:val="005C2E22"/>
    <w:rsid w:val="005C2FAC"/>
    <w:rsid w:val="005C3BA0"/>
    <w:rsid w:val="005C41C9"/>
    <w:rsid w:val="005C486B"/>
    <w:rsid w:val="005C4AA8"/>
    <w:rsid w:val="005C59E0"/>
    <w:rsid w:val="005D0BD5"/>
    <w:rsid w:val="005D0FB2"/>
    <w:rsid w:val="005D2131"/>
    <w:rsid w:val="005D36A2"/>
    <w:rsid w:val="005D50E8"/>
    <w:rsid w:val="005D5EE3"/>
    <w:rsid w:val="005E0F55"/>
    <w:rsid w:val="005E276A"/>
    <w:rsid w:val="005E4F0B"/>
    <w:rsid w:val="005F17F2"/>
    <w:rsid w:val="005F5D7C"/>
    <w:rsid w:val="00600B5B"/>
    <w:rsid w:val="0060267F"/>
    <w:rsid w:val="00605CDA"/>
    <w:rsid w:val="00606223"/>
    <w:rsid w:val="00606966"/>
    <w:rsid w:val="00610F5A"/>
    <w:rsid w:val="0061175F"/>
    <w:rsid w:val="006118C9"/>
    <w:rsid w:val="00612769"/>
    <w:rsid w:val="006143F4"/>
    <w:rsid w:val="006145F6"/>
    <w:rsid w:val="006160CB"/>
    <w:rsid w:val="006211A3"/>
    <w:rsid w:val="00621808"/>
    <w:rsid w:val="00623682"/>
    <w:rsid w:val="00623FBB"/>
    <w:rsid w:val="00625338"/>
    <w:rsid w:val="006265D4"/>
    <w:rsid w:val="0062677A"/>
    <w:rsid w:val="00626979"/>
    <w:rsid w:val="00630612"/>
    <w:rsid w:val="00631AFB"/>
    <w:rsid w:val="00633227"/>
    <w:rsid w:val="00633A27"/>
    <w:rsid w:val="006420CE"/>
    <w:rsid w:val="00642539"/>
    <w:rsid w:val="00647970"/>
    <w:rsid w:val="006479F5"/>
    <w:rsid w:val="00652918"/>
    <w:rsid w:val="00652D10"/>
    <w:rsid w:val="00653DFE"/>
    <w:rsid w:val="00654396"/>
    <w:rsid w:val="0065466E"/>
    <w:rsid w:val="00662503"/>
    <w:rsid w:val="00662557"/>
    <w:rsid w:val="00662B97"/>
    <w:rsid w:val="00666CDE"/>
    <w:rsid w:val="00667E43"/>
    <w:rsid w:val="00670B13"/>
    <w:rsid w:val="00671052"/>
    <w:rsid w:val="006724C5"/>
    <w:rsid w:val="006731FE"/>
    <w:rsid w:val="0067376B"/>
    <w:rsid w:val="00677E01"/>
    <w:rsid w:val="00681E65"/>
    <w:rsid w:val="00682E62"/>
    <w:rsid w:val="0068408F"/>
    <w:rsid w:val="0068524D"/>
    <w:rsid w:val="00685B23"/>
    <w:rsid w:val="0069297E"/>
    <w:rsid w:val="0069473A"/>
    <w:rsid w:val="00695588"/>
    <w:rsid w:val="006A0346"/>
    <w:rsid w:val="006A2E08"/>
    <w:rsid w:val="006A3070"/>
    <w:rsid w:val="006A3831"/>
    <w:rsid w:val="006A5D92"/>
    <w:rsid w:val="006A6F64"/>
    <w:rsid w:val="006A7BB7"/>
    <w:rsid w:val="006B085A"/>
    <w:rsid w:val="006B3285"/>
    <w:rsid w:val="006B3EA4"/>
    <w:rsid w:val="006B412B"/>
    <w:rsid w:val="006B63B7"/>
    <w:rsid w:val="006B718C"/>
    <w:rsid w:val="006C2F5C"/>
    <w:rsid w:val="006C35B5"/>
    <w:rsid w:val="006C475F"/>
    <w:rsid w:val="006C4C12"/>
    <w:rsid w:val="006D0EFC"/>
    <w:rsid w:val="006D6D50"/>
    <w:rsid w:val="006E1C1C"/>
    <w:rsid w:val="006E3789"/>
    <w:rsid w:val="006E4F27"/>
    <w:rsid w:val="006E76E3"/>
    <w:rsid w:val="006F34C9"/>
    <w:rsid w:val="006F3BB5"/>
    <w:rsid w:val="006F3D6C"/>
    <w:rsid w:val="006F42CD"/>
    <w:rsid w:val="00700157"/>
    <w:rsid w:val="00700E2E"/>
    <w:rsid w:val="0070160A"/>
    <w:rsid w:val="0070301F"/>
    <w:rsid w:val="007032C0"/>
    <w:rsid w:val="00703EF5"/>
    <w:rsid w:val="00706C85"/>
    <w:rsid w:val="00707A25"/>
    <w:rsid w:val="00713C94"/>
    <w:rsid w:val="007141BF"/>
    <w:rsid w:val="007161D2"/>
    <w:rsid w:val="007240E4"/>
    <w:rsid w:val="0072668A"/>
    <w:rsid w:val="007276B8"/>
    <w:rsid w:val="00733A7C"/>
    <w:rsid w:val="0073409E"/>
    <w:rsid w:val="0073466E"/>
    <w:rsid w:val="00735088"/>
    <w:rsid w:val="007364AB"/>
    <w:rsid w:val="0074034A"/>
    <w:rsid w:val="00741EB1"/>
    <w:rsid w:val="00745C68"/>
    <w:rsid w:val="00746A78"/>
    <w:rsid w:val="007473EA"/>
    <w:rsid w:val="0075026C"/>
    <w:rsid w:val="00756A1E"/>
    <w:rsid w:val="0076041F"/>
    <w:rsid w:val="007625E2"/>
    <w:rsid w:val="00763B09"/>
    <w:rsid w:val="0076457D"/>
    <w:rsid w:val="00766DCD"/>
    <w:rsid w:val="00770A76"/>
    <w:rsid w:val="0077189B"/>
    <w:rsid w:val="00773F6A"/>
    <w:rsid w:val="00775727"/>
    <w:rsid w:val="0077653F"/>
    <w:rsid w:val="00776541"/>
    <w:rsid w:val="00781099"/>
    <w:rsid w:val="00781618"/>
    <w:rsid w:val="00781EA5"/>
    <w:rsid w:val="00782554"/>
    <w:rsid w:val="00785AC8"/>
    <w:rsid w:val="0079094F"/>
    <w:rsid w:val="00792772"/>
    <w:rsid w:val="00793768"/>
    <w:rsid w:val="00793C43"/>
    <w:rsid w:val="00794A4E"/>
    <w:rsid w:val="007976D8"/>
    <w:rsid w:val="007A353B"/>
    <w:rsid w:val="007A410B"/>
    <w:rsid w:val="007A5391"/>
    <w:rsid w:val="007A62BC"/>
    <w:rsid w:val="007B01ED"/>
    <w:rsid w:val="007B1F29"/>
    <w:rsid w:val="007B2852"/>
    <w:rsid w:val="007B3D85"/>
    <w:rsid w:val="007B4C45"/>
    <w:rsid w:val="007B6B35"/>
    <w:rsid w:val="007C1C33"/>
    <w:rsid w:val="007C7D27"/>
    <w:rsid w:val="007D218F"/>
    <w:rsid w:val="007D3C7D"/>
    <w:rsid w:val="007D4781"/>
    <w:rsid w:val="007D6983"/>
    <w:rsid w:val="007D7C99"/>
    <w:rsid w:val="007E0074"/>
    <w:rsid w:val="007E4E9E"/>
    <w:rsid w:val="007E6B3C"/>
    <w:rsid w:val="007F279F"/>
    <w:rsid w:val="007F3A4C"/>
    <w:rsid w:val="007F3C14"/>
    <w:rsid w:val="007F5320"/>
    <w:rsid w:val="007F5B33"/>
    <w:rsid w:val="0080203C"/>
    <w:rsid w:val="00802DAC"/>
    <w:rsid w:val="00806B6C"/>
    <w:rsid w:val="008111F7"/>
    <w:rsid w:val="008112A1"/>
    <w:rsid w:val="00814808"/>
    <w:rsid w:val="00815884"/>
    <w:rsid w:val="00826F68"/>
    <w:rsid w:val="00840566"/>
    <w:rsid w:val="008411AE"/>
    <w:rsid w:val="00842446"/>
    <w:rsid w:val="008426F1"/>
    <w:rsid w:val="0084276C"/>
    <w:rsid w:val="008433B5"/>
    <w:rsid w:val="0084345F"/>
    <w:rsid w:val="00843AB4"/>
    <w:rsid w:val="00846111"/>
    <w:rsid w:val="00850A43"/>
    <w:rsid w:val="00851415"/>
    <w:rsid w:val="00852A4D"/>
    <w:rsid w:val="00852FD6"/>
    <w:rsid w:val="00853A0E"/>
    <w:rsid w:val="008545E3"/>
    <w:rsid w:val="00854C3C"/>
    <w:rsid w:val="00855561"/>
    <w:rsid w:val="00857AAF"/>
    <w:rsid w:val="00860689"/>
    <w:rsid w:val="00861A24"/>
    <w:rsid w:val="008622B5"/>
    <w:rsid w:val="008677A5"/>
    <w:rsid w:val="00870391"/>
    <w:rsid w:val="00870DF1"/>
    <w:rsid w:val="00871AD1"/>
    <w:rsid w:val="00873E0A"/>
    <w:rsid w:val="00874812"/>
    <w:rsid w:val="008748EF"/>
    <w:rsid w:val="00874955"/>
    <w:rsid w:val="00876037"/>
    <w:rsid w:val="00880D97"/>
    <w:rsid w:val="008820BD"/>
    <w:rsid w:val="00883D80"/>
    <w:rsid w:val="00886F21"/>
    <w:rsid w:val="00894990"/>
    <w:rsid w:val="00894D31"/>
    <w:rsid w:val="00895629"/>
    <w:rsid w:val="00897EE4"/>
    <w:rsid w:val="008A0640"/>
    <w:rsid w:val="008A0A58"/>
    <w:rsid w:val="008A1579"/>
    <w:rsid w:val="008A4B20"/>
    <w:rsid w:val="008A52C5"/>
    <w:rsid w:val="008A6067"/>
    <w:rsid w:val="008A621A"/>
    <w:rsid w:val="008A71D6"/>
    <w:rsid w:val="008B1474"/>
    <w:rsid w:val="008B182B"/>
    <w:rsid w:val="008B3D39"/>
    <w:rsid w:val="008B5E36"/>
    <w:rsid w:val="008B6B41"/>
    <w:rsid w:val="008B6F86"/>
    <w:rsid w:val="008B7C1A"/>
    <w:rsid w:val="008C0577"/>
    <w:rsid w:val="008C2D10"/>
    <w:rsid w:val="008C3C5D"/>
    <w:rsid w:val="008C7469"/>
    <w:rsid w:val="008D0EA9"/>
    <w:rsid w:val="008D6913"/>
    <w:rsid w:val="008E1FC9"/>
    <w:rsid w:val="008E50A5"/>
    <w:rsid w:val="008E612F"/>
    <w:rsid w:val="008E6693"/>
    <w:rsid w:val="008F0EDE"/>
    <w:rsid w:val="008F346C"/>
    <w:rsid w:val="008F461F"/>
    <w:rsid w:val="008F4809"/>
    <w:rsid w:val="008F50EC"/>
    <w:rsid w:val="009003BC"/>
    <w:rsid w:val="009007D3"/>
    <w:rsid w:val="00901504"/>
    <w:rsid w:val="009041E9"/>
    <w:rsid w:val="0091020F"/>
    <w:rsid w:val="00911813"/>
    <w:rsid w:val="009131E1"/>
    <w:rsid w:val="009209D8"/>
    <w:rsid w:val="00921471"/>
    <w:rsid w:val="00922161"/>
    <w:rsid w:val="00925552"/>
    <w:rsid w:val="009264CF"/>
    <w:rsid w:val="00934095"/>
    <w:rsid w:val="00934AB4"/>
    <w:rsid w:val="00940FE0"/>
    <w:rsid w:val="009417CD"/>
    <w:rsid w:val="00946C9A"/>
    <w:rsid w:val="00950094"/>
    <w:rsid w:val="009502B5"/>
    <w:rsid w:val="00952D17"/>
    <w:rsid w:val="00955606"/>
    <w:rsid w:val="00957B01"/>
    <w:rsid w:val="00960978"/>
    <w:rsid w:val="00961160"/>
    <w:rsid w:val="00965E45"/>
    <w:rsid w:val="00972571"/>
    <w:rsid w:val="0097406A"/>
    <w:rsid w:val="00981707"/>
    <w:rsid w:val="00982528"/>
    <w:rsid w:val="00983CC9"/>
    <w:rsid w:val="0098429E"/>
    <w:rsid w:val="0098574D"/>
    <w:rsid w:val="00992568"/>
    <w:rsid w:val="0099403C"/>
    <w:rsid w:val="009945A7"/>
    <w:rsid w:val="009A502B"/>
    <w:rsid w:val="009B0279"/>
    <w:rsid w:val="009B4530"/>
    <w:rsid w:val="009B4E4B"/>
    <w:rsid w:val="009C70CC"/>
    <w:rsid w:val="009D2B8B"/>
    <w:rsid w:val="009D3608"/>
    <w:rsid w:val="009D4651"/>
    <w:rsid w:val="009D5546"/>
    <w:rsid w:val="009E0568"/>
    <w:rsid w:val="009E1805"/>
    <w:rsid w:val="009E1EDA"/>
    <w:rsid w:val="009E7A3B"/>
    <w:rsid w:val="009F4E2D"/>
    <w:rsid w:val="009F573B"/>
    <w:rsid w:val="009F5AC8"/>
    <w:rsid w:val="00A00645"/>
    <w:rsid w:val="00A01B71"/>
    <w:rsid w:val="00A05893"/>
    <w:rsid w:val="00A079F2"/>
    <w:rsid w:val="00A119BC"/>
    <w:rsid w:val="00A148CD"/>
    <w:rsid w:val="00A15B71"/>
    <w:rsid w:val="00A17134"/>
    <w:rsid w:val="00A1750D"/>
    <w:rsid w:val="00A2369A"/>
    <w:rsid w:val="00A241EC"/>
    <w:rsid w:val="00A24433"/>
    <w:rsid w:val="00A26606"/>
    <w:rsid w:val="00A312AE"/>
    <w:rsid w:val="00A353CF"/>
    <w:rsid w:val="00A35BE0"/>
    <w:rsid w:val="00A35D5C"/>
    <w:rsid w:val="00A41A26"/>
    <w:rsid w:val="00A41A88"/>
    <w:rsid w:val="00A41ACE"/>
    <w:rsid w:val="00A442F3"/>
    <w:rsid w:val="00A5063E"/>
    <w:rsid w:val="00A57EAD"/>
    <w:rsid w:val="00A60FBB"/>
    <w:rsid w:val="00A6472A"/>
    <w:rsid w:val="00A67512"/>
    <w:rsid w:val="00A7043B"/>
    <w:rsid w:val="00A8109A"/>
    <w:rsid w:val="00A82890"/>
    <w:rsid w:val="00A8432E"/>
    <w:rsid w:val="00A851C2"/>
    <w:rsid w:val="00A87756"/>
    <w:rsid w:val="00A9008C"/>
    <w:rsid w:val="00A92B9E"/>
    <w:rsid w:val="00A959D3"/>
    <w:rsid w:val="00AA0579"/>
    <w:rsid w:val="00AA119A"/>
    <w:rsid w:val="00AA23B3"/>
    <w:rsid w:val="00AA3922"/>
    <w:rsid w:val="00AA5E5A"/>
    <w:rsid w:val="00AB1547"/>
    <w:rsid w:val="00AB24A5"/>
    <w:rsid w:val="00AB29E4"/>
    <w:rsid w:val="00AB4E92"/>
    <w:rsid w:val="00AB5247"/>
    <w:rsid w:val="00AB7603"/>
    <w:rsid w:val="00AC0E16"/>
    <w:rsid w:val="00AC123E"/>
    <w:rsid w:val="00AC2843"/>
    <w:rsid w:val="00AC5A96"/>
    <w:rsid w:val="00AD021E"/>
    <w:rsid w:val="00AD5C33"/>
    <w:rsid w:val="00AE20BB"/>
    <w:rsid w:val="00AE2F59"/>
    <w:rsid w:val="00AE40F7"/>
    <w:rsid w:val="00AE41F1"/>
    <w:rsid w:val="00AE6884"/>
    <w:rsid w:val="00AE6917"/>
    <w:rsid w:val="00AF3729"/>
    <w:rsid w:val="00AF4259"/>
    <w:rsid w:val="00AF6CBF"/>
    <w:rsid w:val="00AF7C74"/>
    <w:rsid w:val="00B05259"/>
    <w:rsid w:val="00B06789"/>
    <w:rsid w:val="00B068D7"/>
    <w:rsid w:val="00B10CC2"/>
    <w:rsid w:val="00B110AF"/>
    <w:rsid w:val="00B11FD0"/>
    <w:rsid w:val="00B131C7"/>
    <w:rsid w:val="00B137D9"/>
    <w:rsid w:val="00B13920"/>
    <w:rsid w:val="00B14750"/>
    <w:rsid w:val="00B16A7B"/>
    <w:rsid w:val="00B22848"/>
    <w:rsid w:val="00B22D45"/>
    <w:rsid w:val="00B30FDE"/>
    <w:rsid w:val="00B33764"/>
    <w:rsid w:val="00B35D37"/>
    <w:rsid w:val="00B3664B"/>
    <w:rsid w:val="00B36D0B"/>
    <w:rsid w:val="00B44015"/>
    <w:rsid w:val="00B51192"/>
    <w:rsid w:val="00B529C6"/>
    <w:rsid w:val="00B54D3A"/>
    <w:rsid w:val="00B556A3"/>
    <w:rsid w:val="00B60AE1"/>
    <w:rsid w:val="00B611B4"/>
    <w:rsid w:val="00B646E8"/>
    <w:rsid w:val="00B70283"/>
    <w:rsid w:val="00B72DB3"/>
    <w:rsid w:val="00B72FF2"/>
    <w:rsid w:val="00B74E2F"/>
    <w:rsid w:val="00B758B6"/>
    <w:rsid w:val="00B80629"/>
    <w:rsid w:val="00B815FB"/>
    <w:rsid w:val="00B82CF9"/>
    <w:rsid w:val="00B84D6F"/>
    <w:rsid w:val="00B85BA3"/>
    <w:rsid w:val="00B86098"/>
    <w:rsid w:val="00B86A57"/>
    <w:rsid w:val="00B92500"/>
    <w:rsid w:val="00B95F15"/>
    <w:rsid w:val="00B9635C"/>
    <w:rsid w:val="00B97568"/>
    <w:rsid w:val="00BA059A"/>
    <w:rsid w:val="00BA2926"/>
    <w:rsid w:val="00BA6C36"/>
    <w:rsid w:val="00BA7F61"/>
    <w:rsid w:val="00BB54B8"/>
    <w:rsid w:val="00BB54C1"/>
    <w:rsid w:val="00BC3FF1"/>
    <w:rsid w:val="00BC57E9"/>
    <w:rsid w:val="00BC6339"/>
    <w:rsid w:val="00BC7CB1"/>
    <w:rsid w:val="00BD0D22"/>
    <w:rsid w:val="00BD1DAF"/>
    <w:rsid w:val="00BD57F1"/>
    <w:rsid w:val="00BD5C71"/>
    <w:rsid w:val="00BE0D1B"/>
    <w:rsid w:val="00BE129B"/>
    <w:rsid w:val="00BE1D81"/>
    <w:rsid w:val="00BE3130"/>
    <w:rsid w:val="00BE6B60"/>
    <w:rsid w:val="00BF01C0"/>
    <w:rsid w:val="00BF1B15"/>
    <w:rsid w:val="00BF1EB4"/>
    <w:rsid w:val="00BF2DD8"/>
    <w:rsid w:val="00BF3896"/>
    <w:rsid w:val="00BF4318"/>
    <w:rsid w:val="00C000E6"/>
    <w:rsid w:val="00C0159B"/>
    <w:rsid w:val="00C022EA"/>
    <w:rsid w:val="00C02656"/>
    <w:rsid w:val="00C038A5"/>
    <w:rsid w:val="00C07BA9"/>
    <w:rsid w:val="00C10454"/>
    <w:rsid w:val="00C10C8F"/>
    <w:rsid w:val="00C122A8"/>
    <w:rsid w:val="00C14DD9"/>
    <w:rsid w:val="00C152FE"/>
    <w:rsid w:val="00C156CB"/>
    <w:rsid w:val="00C17CE8"/>
    <w:rsid w:val="00C20C4E"/>
    <w:rsid w:val="00C24A54"/>
    <w:rsid w:val="00C24E53"/>
    <w:rsid w:val="00C334D2"/>
    <w:rsid w:val="00C344AE"/>
    <w:rsid w:val="00C34B48"/>
    <w:rsid w:val="00C356D3"/>
    <w:rsid w:val="00C36780"/>
    <w:rsid w:val="00C43077"/>
    <w:rsid w:val="00C440FA"/>
    <w:rsid w:val="00C50F8C"/>
    <w:rsid w:val="00C52AF8"/>
    <w:rsid w:val="00C55C20"/>
    <w:rsid w:val="00C55E1D"/>
    <w:rsid w:val="00C610BA"/>
    <w:rsid w:val="00C64629"/>
    <w:rsid w:val="00C64B88"/>
    <w:rsid w:val="00C67AD5"/>
    <w:rsid w:val="00C67B5C"/>
    <w:rsid w:val="00C73831"/>
    <w:rsid w:val="00C740C2"/>
    <w:rsid w:val="00C749E1"/>
    <w:rsid w:val="00C81F26"/>
    <w:rsid w:val="00C81F6B"/>
    <w:rsid w:val="00C827A7"/>
    <w:rsid w:val="00C83228"/>
    <w:rsid w:val="00C83874"/>
    <w:rsid w:val="00C863BD"/>
    <w:rsid w:val="00C8798F"/>
    <w:rsid w:val="00C91A02"/>
    <w:rsid w:val="00C920A0"/>
    <w:rsid w:val="00C929F3"/>
    <w:rsid w:val="00C95AE5"/>
    <w:rsid w:val="00CA13F6"/>
    <w:rsid w:val="00CA140F"/>
    <w:rsid w:val="00CA36FA"/>
    <w:rsid w:val="00CA4DB3"/>
    <w:rsid w:val="00CA5928"/>
    <w:rsid w:val="00CB0346"/>
    <w:rsid w:val="00CB1F30"/>
    <w:rsid w:val="00CB2D72"/>
    <w:rsid w:val="00CB4090"/>
    <w:rsid w:val="00CC044F"/>
    <w:rsid w:val="00CC0E5F"/>
    <w:rsid w:val="00CC0FB0"/>
    <w:rsid w:val="00CC2231"/>
    <w:rsid w:val="00CC36B8"/>
    <w:rsid w:val="00CC3D0F"/>
    <w:rsid w:val="00CC5090"/>
    <w:rsid w:val="00CC5FCD"/>
    <w:rsid w:val="00CC70C1"/>
    <w:rsid w:val="00CD3CA3"/>
    <w:rsid w:val="00CD5C65"/>
    <w:rsid w:val="00CD5E24"/>
    <w:rsid w:val="00CE281E"/>
    <w:rsid w:val="00CE59DC"/>
    <w:rsid w:val="00CE64DB"/>
    <w:rsid w:val="00CF2165"/>
    <w:rsid w:val="00CF2795"/>
    <w:rsid w:val="00CF4247"/>
    <w:rsid w:val="00CF5A3B"/>
    <w:rsid w:val="00D0016A"/>
    <w:rsid w:val="00D010B8"/>
    <w:rsid w:val="00D01AAA"/>
    <w:rsid w:val="00D01E5E"/>
    <w:rsid w:val="00D01EC3"/>
    <w:rsid w:val="00D020F7"/>
    <w:rsid w:val="00D04614"/>
    <w:rsid w:val="00D05416"/>
    <w:rsid w:val="00D06239"/>
    <w:rsid w:val="00D06C17"/>
    <w:rsid w:val="00D1448B"/>
    <w:rsid w:val="00D166BC"/>
    <w:rsid w:val="00D17AC6"/>
    <w:rsid w:val="00D268E4"/>
    <w:rsid w:val="00D27DF5"/>
    <w:rsid w:val="00D347AA"/>
    <w:rsid w:val="00D41494"/>
    <w:rsid w:val="00D42864"/>
    <w:rsid w:val="00D45620"/>
    <w:rsid w:val="00D4764E"/>
    <w:rsid w:val="00D47BD0"/>
    <w:rsid w:val="00D50453"/>
    <w:rsid w:val="00D50C60"/>
    <w:rsid w:val="00D50DCC"/>
    <w:rsid w:val="00D51EE0"/>
    <w:rsid w:val="00D57850"/>
    <w:rsid w:val="00D626BD"/>
    <w:rsid w:val="00D639D1"/>
    <w:rsid w:val="00D65968"/>
    <w:rsid w:val="00D716B8"/>
    <w:rsid w:val="00D71CEB"/>
    <w:rsid w:val="00D71DAA"/>
    <w:rsid w:val="00D75C6F"/>
    <w:rsid w:val="00D81A53"/>
    <w:rsid w:val="00D8355C"/>
    <w:rsid w:val="00D85C57"/>
    <w:rsid w:val="00D92F7D"/>
    <w:rsid w:val="00D96AC1"/>
    <w:rsid w:val="00DA20F3"/>
    <w:rsid w:val="00DA5275"/>
    <w:rsid w:val="00DA769B"/>
    <w:rsid w:val="00DA7CCB"/>
    <w:rsid w:val="00DB2EC6"/>
    <w:rsid w:val="00DB463B"/>
    <w:rsid w:val="00DB623C"/>
    <w:rsid w:val="00DB7925"/>
    <w:rsid w:val="00DD20E6"/>
    <w:rsid w:val="00DD257B"/>
    <w:rsid w:val="00DE21FE"/>
    <w:rsid w:val="00DE2FD1"/>
    <w:rsid w:val="00DF0006"/>
    <w:rsid w:val="00DF1AB1"/>
    <w:rsid w:val="00DF20B5"/>
    <w:rsid w:val="00DF23EE"/>
    <w:rsid w:val="00DF48A8"/>
    <w:rsid w:val="00DF562B"/>
    <w:rsid w:val="00DF5AF4"/>
    <w:rsid w:val="00E03269"/>
    <w:rsid w:val="00E06076"/>
    <w:rsid w:val="00E067D8"/>
    <w:rsid w:val="00E06E94"/>
    <w:rsid w:val="00E1075A"/>
    <w:rsid w:val="00E10CBC"/>
    <w:rsid w:val="00E116B0"/>
    <w:rsid w:val="00E125FD"/>
    <w:rsid w:val="00E12F45"/>
    <w:rsid w:val="00E13F05"/>
    <w:rsid w:val="00E1649D"/>
    <w:rsid w:val="00E16DF4"/>
    <w:rsid w:val="00E21D75"/>
    <w:rsid w:val="00E21DD8"/>
    <w:rsid w:val="00E21E63"/>
    <w:rsid w:val="00E22353"/>
    <w:rsid w:val="00E226EB"/>
    <w:rsid w:val="00E2741B"/>
    <w:rsid w:val="00E31EEA"/>
    <w:rsid w:val="00E327B7"/>
    <w:rsid w:val="00E3328C"/>
    <w:rsid w:val="00E35FAE"/>
    <w:rsid w:val="00E4055D"/>
    <w:rsid w:val="00E43CB9"/>
    <w:rsid w:val="00E444AF"/>
    <w:rsid w:val="00E45AFE"/>
    <w:rsid w:val="00E47266"/>
    <w:rsid w:val="00E47785"/>
    <w:rsid w:val="00E51993"/>
    <w:rsid w:val="00E52AE2"/>
    <w:rsid w:val="00E53B9D"/>
    <w:rsid w:val="00E5739A"/>
    <w:rsid w:val="00E618A5"/>
    <w:rsid w:val="00E62043"/>
    <w:rsid w:val="00E643E6"/>
    <w:rsid w:val="00E67F54"/>
    <w:rsid w:val="00E7184A"/>
    <w:rsid w:val="00E72D1E"/>
    <w:rsid w:val="00E74EA0"/>
    <w:rsid w:val="00E77F52"/>
    <w:rsid w:val="00E83060"/>
    <w:rsid w:val="00E835C6"/>
    <w:rsid w:val="00E84FEC"/>
    <w:rsid w:val="00E85802"/>
    <w:rsid w:val="00E85949"/>
    <w:rsid w:val="00E87A6E"/>
    <w:rsid w:val="00E90154"/>
    <w:rsid w:val="00E9177D"/>
    <w:rsid w:val="00E919C0"/>
    <w:rsid w:val="00E94D14"/>
    <w:rsid w:val="00E961B9"/>
    <w:rsid w:val="00EA52B8"/>
    <w:rsid w:val="00EB1FA8"/>
    <w:rsid w:val="00EC0102"/>
    <w:rsid w:val="00EC0A7A"/>
    <w:rsid w:val="00EC37D6"/>
    <w:rsid w:val="00EC4241"/>
    <w:rsid w:val="00ED1B49"/>
    <w:rsid w:val="00ED493E"/>
    <w:rsid w:val="00ED4EEA"/>
    <w:rsid w:val="00ED5516"/>
    <w:rsid w:val="00ED77A9"/>
    <w:rsid w:val="00EE02DC"/>
    <w:rsid w:val="00EE192C"/>
    <w:rsid w:val="00EE5222"/>
    <w:rsid w:val="00EE7117"/>
    <w:rsid w:val="00EF136F"/>
    <w:rsid w:val="00EF320A"/>
    <w:rsid w:val="00EF36B0"/>
    <w:rsid w:val="00EF4999"/>
    <w:rsid w:val="00EF4CBB"/>
    <w:rsid w:val="00EF59C1"/>
    <w:rsid w:val="00F11DC1"/>
    <w:rsid w:val="00F20867"/>
    <w:rsid w:val="00F20978"/>
    <w:rsid w:val="00F2225A"/>
    <w:rsid w:val="00F23AA5"/>
    <w:rsid w:val="00F25C5D"/>
    <w:rsid w:val="00F27613"/>
    <w:rsid w:val="00F30F49"/>
    <w:rsid w:val="00F32A64"/>
    <w:rsid w:val="00F32AFB"/>
    <w:rsid w:val="00F335CD"/>
    <w:rsid w:val="00F33ED2"/>
    <w:rsid w:val="00F343C1"/>
    <w:rsid w:val="00F35CAB"/>
    <w:rsid w:val="00F425A9"/>
    <w:rsid w:val="00F42F50"/>
    <w:rsid w:val="00F43516"/>
    <w:rsid w:val="00F5192A"/>
    <w:rsid w:val="00F522F3"/>
    <w:rsid w:val="00F52D8E"/>
    <w:rsid w:val="00F556C6"/>
    <w:rsid w:val="00F578CD"/>
    <w:rsid w:val="00F57953"/>
    <w:rsid w:val="00F61113"/>
    <w:rsid w:val="00F62283"/>
    <w:rsid w:val="00F634A5"/>
    <w:rsid w:val="00F64E37"/>
    <w:rsid w:val="00F652BA"/>
    <w:rsid w:val="00F65720"/>
    <w:rsid w:val="00F70F97"/>
    <w:rsid w:val="00F71D62"/>
    <w:rsid w:val="00F7511B"/>
    <w:rsid w:val="00F75CB6"/>
    <w:rsid w:val="00F7722D"/>
    <w:rsid w:val="00F812B5"/>
    <w:rsid w:val="00F82F65"/>
    <w:rsid w:val="00F83038"/>
    <w:rsid w:val="00F83403"/>
    <w:rsid w:val="00F835D7"/>
    <w:rsid w:val="00F83953"/>
    <w:rsid w:val="00F84A61"/>
    <w:rsid w:val="00F85A04"/>
    <w:rsid w:val="00F9186B"/>
    <w:rsid w:val="00FA0A9C"/>
    <w:rsid w:val="00FA172B"/>
    <w:rsid w:val="00FA334A"/>
    <w:rsid w:val="00FA5E20"/>
    <w:rsid w:val="00FB148F"/>
    <w:rsid w:val="00FB1AD0"/>
    <w:rsid w:val="00FB4018"/>
    <w:rsid w:val="00FB7A2D"/>
    <w:rsid w:val="00FC20E0"/>
    <w:rsid w:val="00FC2ABC"/>
    <w:rsid w:val="00FC2C26"/>
    <w:rsid w:val="00FC3163"/>
    <w:rsid w:val="00FC3262"/>
    <w:rsid w:val="00FC5771"/>
    <w:rsid w:val="00FC61D5"/>
    <w:rsid w:val="00FC742C"/>
    <w:rsid w:val="00FD00E9"/>
    <w:rsid w:val="00FD12AD"/>
    <w:rsid w:val="00FD3DC7"/>
    <w:rsid w:val="00FD5A27"/>
    <w:rsid w:val="00FD6564"/>
    <w:rsid w:val="00FE1287"/>
    <w:rsid w:val="00FE28F8"/>
    <w:rsid w:val="00FE63F4"/>
    <w:rsid w:val="00FE71EF"/>
    <w:rsid w:val="00FE7C07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092C36"/>
  <w15:chartTrackingRefBased/>
  <w15:docId w15:val="{09F3A332-AD15-4827-BAA2-E8178572C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pPr>
      <w:keepNext/>
      <w:outlineLvl w:val="0"/>
    </w:pPr>
    <w:rPr>
      <w:b/>
      <w:sz w:val="24"/>
    </w:rPr>
  </w:style>
  <w:style w:type="paragraph" w:styleId="Ttulo2">
    <w:name w:val="heading 2"/>
    <w:basedOn w:val="Normal"/>
    <w:next w:val="Normal"/>
    <w:qFormat/>
    <w:pPr>
      <w:keepNext/>
      <w:spacing w:line="360" w:lineRule="auto"/>
      <w:jc w:val="both"/>
      <w:outlineLvl w:val="1"/>
    </w:pPr>
    <w:rPr>
      <w:rFonts w:ascii="Arial" w:hAnsi="Arial"/>
      <w:b/>
      <w:sz w:val="32"/>
    </w:rPr>
  </w:style>
  <w:style w:type="paragraph" w:styleId="Ttulo3">
    <w:name w:val="heading 3"/>
    <w:basedOn w:val="Normal"/>
    <w:next w:val="Normal"/>
    <w:qFormat/>
    <w:pPr>
      <w:keepNext/>
      <w:spacing w:line="360" w:lineRule="auto"/>
      <w:jc w:val="both"/>
      <w:outlineLvl w:val="2"/>
    </w:pPr>
    <w:rPr>
      <w:rFonts w:ascii="Arial" w:hAnsi="Arial"/>
      <w:b/>
      <w:sz w:val="32"/>
    </w:rPr>
  </w:style>
  <w:style w:type="paragraph" w:styleId="Ttulo4">
    <w:name w:val="heading 4"/>
    <w:basedOn w:val="Normal"/>
    <w:next w:val="Normal"/>
    <w:qFormat/>
    <w:pPr>
      <w:keepNext/>
      <w:tabs>
        <w:tab w:val="left" w:pos="2835"/>
      </w:tabs>
      <w:jc w:val="both"/>
      <w:outlineLvl w:val="3"/>
    </w:pPr>
    <w:rPr>
      <w:b/>
      <w:sz w:val="40"/>
    </w:rPr>
  </w:style>
  <w:style w:type="paragraph" w:styleId="Ttulo5">
    <w:name w:val="heading 5"/>
    <w:basedOn w:val="Normal"/>
    <w:next w:val="Normal"/>
    <w:qFormat/>
    <w:pPr>
      <w:keepNext/>
      <w:tabs>
        <w:tab w:val="left" w:pos="2835"/>
      </w:tabs>
      <w:jc w:val="center"/>
      <w:outlineLvl w:val="4"/>
    </w:pPr>
    <w:rPr>
      <w:rFonts w:ascii="Arial" w:hAnsi="Arial"/>
      <w:b/>
      <w:sz w:val="40"/>
      <w:u w:val="single"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b/>
      <w:bCs/>
      <w:i/>
      <w:iCs/>
      <w:sz w:val="40"/>
      <w:u w:val="single"/>
    </w:rPr>
  </w:style>
  <w:style w:type="paragraph" w:styleId="Ttulo7">
    <w:name w:val="heading 7"/>
    <w:basedOn w:val="Normal"/>
    <w:next w:val="Normal"/>
    <w:qFormat/>
    <w:pPr>
      <w:keepNext/>
      <w:ind w:hanging="709"/>
      <w:jc w:val="both"/>
      <w:outlineLvl w:val="6"/>
    </w:pPr>
    <w:rPr>
      <w:sz w:val="24"/>
    </w:rPr>
  </w:style>
  <w:style w:type="paragraph" w:styleId="Ttulo8">
    <w:name w:val="heading 8"/>
    <w:basedOn w:val="Normal"/>
    <w:next w:val="Normal"/>
    <w:qFormat/>
    <w:pPr>
      <w:keepNext/>
      <w:ind w:right="-567" w:hanging="709"/>
      <w:jc w:val="both"/>
      <w:outlineLvl w:val="7"/>
    </w:pPr>
    <w:rPr>
      <w:sz w:val="24"/>
    </w:rPr>
  </w:style>
  <w:style w:type="paragraph" w:styleId="Ttulo9">
    <w:name w:val="heading 9"/>
    <w:basedOn w:val="Normal"/>
    <w:next w:val="Normal"/>
    <w:qFormat/>
    <w:pPr>
      <w:keepNext/>
      <w:ind w:hanging="709"/>
      <w:jc w:val="both"/>
      <w:outlineLvl w:val="8"/>
    </w:pPr>
    <w:rPr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rPr>
      <w:rFonts w:ascii="Arial" w:hAnsi="Arial"/>
      <w:sz w:val="24"/>
    </w:rPr>
  </w:style>
  <w:style w:type="character" w:styleId="Hyperlink">
    <w:name w:val="Hyperlink"/>
    <w:rPr>
      <w:color w:val="0000FF"/>
      <w:u w:val="single"/>
    </w:rPr>
  </w:style>
  <w:style w:type="character" w:styleId="HiperlinkVisitado">
    <w:name w:val="FollowedHyperlink"/>
    <w:rPr>
      <w:color w:val="800080"/>
      <w:u w:val="single"/>
    </w:rPr>
  </w:style>
  <w:style w:type="paragraph" w:styleId="Ttulo">
    <w:name w:val="Title"/>
    <w:basedOn w:val="Normal"/>
    <w:link w:val="TtuloChar"/>
    <w:qFormat/>
    <w:pPr>
      <w:spacing w:line="360" w:lineRule="auto"/>
      <w:ind w:left="1276" w:firstLine="164"/>
      <w:jc w:val="center"/>
    </w:pPr>
    <w:rPr>
      <w:rFonts w:ascii="Arial" w:hAnsi="Arial"/>
      <w:b/>
      <w:sz w:val="40"/>
      <w:u w:val="single"/>
    </w:rPr>
  </w:style>
  <w:style w:type="paragraph" w:styleId="Recuodecorpodetexto">
    <w:name w:val="Body Text Indent"/>
    <w:basedOn w:val="Normal"/>
    <w:link w:val="RecuodecorpodetextoChar"/>
    <w:pPr>
      <w:spacing w:line="360" w:lineRule="auto"/>
      <w:ind w:firstLine="2268"/>
      <w:jc w:val="both"/>
    </w:pPr>
    <w:rPr>
      <w:rFonts w:ascii="Arial" w:hAnsi="Arial"/>
      <w:sz w:val="32"/>
    </w:rPr>
  </w:style>
  <w:style w:type="paragraph" w:styleId="Corpodetexto2">
    <w:name w:val="Body Text 2"/>
    <w:basedOn w:val="Normal"/>
    <w:pPr>
      <w:jc w:val="both"/>
    </w:pPr>
    <w:rPr>
      <w:sz w:val="28"/>
    </w:rPr>
  </w:style>
  <w:style w:type="paragraph" w:styleId="Recuodecorpodetexto2">
    <w:name w:val="Body Text Indent 2"/>
    <w:basedOn w:val="Normal"/>
    <w:pPr>
      <w:ind w:left="-709"/>
    </w:pPr>
    <w:rPr>
      <w:sz w:val="28"/>
    </w:rPr>
  </w:style>
  <w:style w:type="paragraph" w:styleId="Recuodecorpodetexto3">
    <w:name w:val="Body Text Indent 3"/>
    <w:basedOn w:val="Normal"/>
    <w:pPr>
      <w:ind w:hanging="284"/>
    </w:pPr>
    <w:rPr>
      <w:sz w:val="28"/>
    </w:rPr>
  </w:style>
  <w:style w:type="paragraph" w:styleId="Corpodetexto3">
    <w:name w:val="Body Text 3"/>
    <w:basedOn w:val="Normal"/>
    <w:link w:val="Corpodetexto3Char"/>
    <w:rsid w:val="00D626BD"/>
    <w:pPr>
      <w:spacing w:after="120"/>
    </w:pPr>
    <w:rPr>
      <w:sz w:val="16"/>
      <w:szCs w:val="16"/>
    </w:rPr>
  </w:style>
  <w:style w:type="paragraph" w:customStyle="1" w:styleId="MINUTA">
    <w:name w:val="MINUTA"/>
    <w:basedOn w:val="Normal"/>
    <w:rsid w:val="00D626BD"/>
    <w:pPr>
      <w:keepNext/>
      <w:widowControl w:val="0"/>
      <w:spacing w:before="120" w:after="120" w:line="280" w:lineRule="exact"/>
      <w:jc w:val="both"/>
    </w:pPr>
    <w:rPr>
      <w:rFonts w:ascii="Arial" w:hAnsi="Arial" w:cs="Arial"/>
      <w:sz w:val="24"/>
      <w:szCs w:val="24"/>
    </w:rPr>
  </w:style>
  <w:style w:type="paragraph" w:styleId="Textodebalo">
    <w:name w:val="Balloon Text"/>
    <w:basedOn w:val="Normal"/>
    <w:semiHidden/>
    <w:rsid w:val="003A07E0"/>
    <w:rPr>
      <w:rFonts w:ascii="Tahoma" w:hAnsi="Tahoma" w:cs="Tahoma"/>
      <w:sz w:val="16"/>
      <w:szCs w:val="16"/>
    </w:rPr>
  </w:style>
  <w:style w:type="character" w:customStyle="1" w:styleId="Ttulo1Char">
    <w:name w:val="Título 1 Char"/>
    <w:link w:val="Ttulo1"/>
    <w:rsid w:val="009D4651"/>
    <w:rPr>
      <w:b/>
      <w:sz w:val="24"/>
    </w:rPr>
  </w:style>
  <w:style w:type="character" w:customStyle="1" w:styleId="CabealhoChar">
    <w:name w:val="Cabeçalho Char"/>
    <w:basedOn w:val="Fontepargpadro"/>
    <w:link w:val="Cabealho"/>
    <w:rsid w:val="009D4651"/>
  </w:style>
  <w:style w:type="character" w:customStyle="1" w:styleId="RecuodecorpodetextoChar">
    <w:name w:val="Recuo de corpo de texto Char"/>
    <w:link w:val="Recuodecorpodetexto"/>
    <w:rsid w:val="009D4651"/>
    <w:rPr>
      <w:rFonts w:ascii="Arial" w:hAnsi="Arial"/>
      <w:sz w:val="32"/>
    </w:rPr>
  </w:style>
  <w:style w:type="paragraph" w:customStyle="1" w:styleId="WW-Textoembloco">
    <w:name w:val="WW-Texto em bloco"/>
    <w:basedOn w:val="Normal"/>
    <w:rsid w:val="00A35BE0"/>
    <w:pPr>
      <w:suppressAutoHyphens/>
      <w:ind w:left="1276" w:right="50" w:hanging="284"/>
      <w:jc w:val="both"/>
    </w:pPr>
    <w:rPr>
      <w:rFonts w:ascii="Arial" w:hAnsi="Arial"/>
      <w:sz w:val="22"/>
      <w:lang w:eastAsia="ar-SA"/>
    </w:rPr>
  </w:style>
  <w:style w:type="character" w:customStyle="1" w:styleId="TtuloChar">
    <w:name w:val="Título Char"/>
    <w:link w:val="Ttulo"/>
    <w:rsid w:val="00B646E8"/>
    <w:rPr>
      <w:rFonts w:ascii="Arial" w:hAnsi="Arial"/>
      <w:b/>
      <w:sz w:val="40"/>
      <w:u w:val="single"/>
    </w:rPr>
  </w:style>
  <w:style w:type="paragraph" w:styleId="PargrafodaLista">
    <w:name w:val="List Paragraph"/>
    <w:basedOn w:val="Normal"/>
    <w:uiPriority w:val="34"/>
    <w:qFormat/>
    <w:rsid w:val="00677E01"/>
    <w:pPr>
      <w:ind w:left="708"/>
    </w:pPr>
  </w:style>
  <w:style w:type="paragraph" w:customStyle="1" w:styleId="Corpodetexto32">
    <w:name w:val="Corpo de texto 32"/>
    <w:basedOn w:val="Normal"/>
    <w:rsid w:val="00460623"/>
    <w:pPr>
      <w:suppressAutoHyphens/>
      <w:jc w:val="both"/>
    </w:pPr>
    <w:rPr>
      <w:rFonts w:ascii="Arial" w:hAnsi="Arial" w:cs="Arial"/>
      <w:sz w:val="24"/>
      <w:szCs w:val="24"/>
      <w:lang w:eastAsia="ar-SA"/>
    </w:rPr>
  </w:style>
  <w:style w:type="character" w:styleId="Refdenotaderodap">
    <w:name w:val="footnote reference"/>
    <w:rsid w:val="00B13920"/>
    <w:rPr>
      <w:vertAlign w:val="superscript"/>
    </w:rPr>
  </w:style>
  <w:style w:type="character" w:customStyle="1" w:styleId="RodapChar">
    <w:name w:val="Rodapé Char"/>
    <w:basedOn w:val="Fontepargpadro"/>
    <w:link w:val="Rodap"/>
    <w:rsid w:val="004F2939"/>
  </w:style>
  <w:style w:type="character" w:customStyle="1" w:styleId="Corpodetexto3Char">
    <w:name w:val="Corpo de texto 3 Char"/>
    <w:link w:val="Corpodetexto3"/>
    <w:rsid w:val="004F2939"/>
    <w:rPr>
      <w:sz w:val="16"/>
      <w:szCs w:val="16"/>
    </w:rPr>
  </w:style>
  <w:style w:type="paragraph" w:customStyle="1" w:styleId="Corpodetexto23">
    <w:name w:val="Corpo de texto 23"/>
    <w:basedOn w:val="Normal"/>
    <w:rsid w:val="0003302E"/>
    <w:pPr>
      <w:suppressAutoHyphens/>
      <w:spacing w:after="120" w:line="480" w:lineRule="auto"/>
    </w:pPr>
    <w:rPr>
      <w:lang w:eastAsia="ar-SA"/>
    </w:rPr>
  </w:style>
  <w:style w:type="table" w:styleId="Tabelacomgrade">
    <w:name w:val="Table Grid"/>
    <w:basedOn w:val="Tabelanormal"/>
    <w:rsid w:val="009556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E45AFE"/>
    <w:pPr>
      <w:widowControl w:val="0"/>
      <w:autoSpaceDE w:val="0"/>
      <w:autoSpaceDN w:val="0"/>
      <w:spacing w:before="1"/>
    </w:pPr>
    <w:rPr>
      <w:sz w:val="22"/>
      <w:szCs w:val="22"/>
      <w:lang w:val="pt-PT"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0A5D62"/>
    <w:rPr>
      <w:color w:val="605E5C"/>
      <w:shd w:val="clear" w:color="auto" w:fill="E1DFDD"/>
    </w:rPr>
  </w:style>
  <w:style w:type="paragraph" w:styleId="NormalWeb">
    <w:name w:val="Normal (Web)"/>
    <w:basedOn w:val="Normal"/>
    <w:rsid w:val="00852FD6"/>
    <w:rPr>
      <w:sz w:val="24"/>
      <w:szCs w:val="24"/>
    </w:rPr>
  </w:style>
  <w:style w:type="character" w:styleId="Forte">
    <w:name w:val="Strong"/>
    <w:basedOn w:val="Fontepargpadro"/>
    <w:uiPriority w:val="22"/>
    <w:qFormat/>
    <w:rsid w:val="00F9186B"/>
    <w:rPr>
      <w:b/>
      <w:bCs/>
    </w:rPr>
  </w:style>
  <w:style w:type="character" w:styleId="Refdecomentrio">
    <w:name w:val="annotation reference"/>
    <w:basedOn w:val="Fontepargpadro"/>
    <w:rsid w:val="003C4070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3C4070"/>
  </w:style>
  <w:style w:type="character" w:customStyle="1" w:styleId="TextodecomentrioChar">
    <w:name w:val="Texto de comentário Char"/>
    <w:basedOn w:val="Fontepargpadro"/>
    <w:link w:val="Textodecomentrio"/>
    <w:rsid w:val="003C4070"/>
  </w:style>
  <w:style w:type="paragraph" w:styleId="Assuntodocomentrio">
    <w:name w:val="annotation subject"/>
    <w:basedOn w:val="Textodecomentrio"/>
    <w:next w:val="Textodecomentrio"/>
    <w:link w:val="AssuntodocomentrioChar"/>
    <w:rsid w:val="003C407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3C407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4601">
          <w:marLeft w:val="-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348652">
              <w:marLeft w:val="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hyperlink" Target="mailto:administracao@veracruz.pr.gov.br" TargetMode="External"/><Relationship Id="rId1" Type="http://schemas.openxmlformats.org/officeDocument/2006/relationships/hyperlink" Target="mailto:administracao@veracruz.pr.gov.br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Arquivos%20de%20programas\Microsoft%20Office\Modelos\PAPEL%20TIMBRADO%20MUNICIPIO1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DD82AB-7663-47B3-A71C-77FBE5FDF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PAPEL TIMBRADO MUNICIPIO1</Template>
  <TotalTime>314</TotalTime>
  <Pages>1</Pages>
  <Words>1687</Words>
  <Characters>9115</Characters>
  <Application>Microsoft Office Word</Application>
  <DocSecurity>0</DocSecurity>
  <Lines>75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CERTIDÃO  NEGATIVA</vt:lpstr>
    </vt:vector>
  </TitlesOfParts>
  <Company>Vera Cruz D'Oeste</Company>
  <LinksUpToDate>false</LinksUpToDate>
  <CharactersWithSpaces>10781</CharactersWithSpaces>
  <SharedDoc>false</SharedDoc>
  <HLinks>
    <vt:vector size="6" baseType="variant">
      <vt:variant>
        <vt:i4>3145737</vt:i4>
      </vt:variant>
      <vt:variant>
        <vt:i4>0</vt:i4>
      </vt:variant>
      <vt:variant>
        <vt:i4>0</vt:i4>
      </vt:variant>
      <vt:variant>
        <vt:i4>5</vt:i4>
      </vt:variant>
      <vt:variant>
        <vt:lpwstr>mailto:administracao@veracruz.pr.gov.br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CERTIDÃO  NEGATIVA</dc:title>
  <dc:subject/>
  <dc:creator>Prefeitura Municipal</dc:creator>
  <cp:keywords/>
  <dc:description/>
  <cp:lastModifiedBy>User</cp:lastModifiedBy>
  <cp:revision>17</cp:revision>
  <cp:lastPrinted>2026-04-27T11:17:00Z</cp:lastPrinted>
  <dcterms:created xsi:type="dcterms:W3CDTF">2026-02-12T14:54:00Z</dcterms:created>
  <dcterms:modified xsi:type="dcterms:W3CDTF">2026-04-27T11:18:00Z</dcterms:modified>
</cp:coreProperties>
</file>